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E2102A">
            <w:r>
              <w:object w:dxaOrig="5799" w:dyaOrig="42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387" type="#_x0000_t75" style="width:289.8pt;height:213.6pt" o:ole="">
                  <v:imagedata r:id="rId6" o:title=""/>
                </v:shape>
                <o:OLEObject Type="Embed" ProgID="Visio.Drawing.11" ShapeID="_x0000_i1387" DrawAspect="Content" ObjectID="_1466607188" r:id="rId7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E2102A">
            <w:r>
              <w:object w:dxaOrig="5799" w:dyaOrig="4275">
                <v:shape id="_x0000_i1389" type="#_x0000_t75" style="width:289.8pt;height:213.6pt" o:ole="">
                  <v:imagedata r:id="rId8" o:title=""/>
                </v:shape>
                <o:OLEObject Type="Embed" ProgID="Visio.Drawing.11" ShapeID="_x0000_i1389" DrawAspect="Content" ObjectID="_1466607189" r:id="rId9"/>
              </w:object>
            </w:r>
          </w:p>
          <w:p w:rsidR="00E962DB" w:rsidRDefault="00E962DB" w:rsidP="00E962DB">
            <w:pPr>
              <w:ind w:right="582"/>
            </w:pPr>
          </w:p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E2102A">
            <w:r>
              <w:object w:dxaOrig="5799" w:dyaOrig="4275">
                <v:shape id="_x0000_i1391" type="#_x0000_t75" style="width:289.8pt;height:213.6pt" o:ole="">
                  <v:imagedata r:id="rId10" o:title=""/>
                </v:shape>
                <o:OLEObject Type="Embed" ProgID="Visio.Drawing.11" ShapeID="_x0000_i1391" DrawAspect="Content" ObjectID="_1466607190" r:id="rId11"/>
              </w:object>
            </w:r>
          </w:p>
          <w:p w:rsidR="003A48BC" w:rsidRDefault="003A48BC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E2102A">
            <w:r>
              <w:object w:dxaOrig="5799" w:dyaOrig="4275">
                <v:shape id="_x0000_i1393" type="#_x0000_t75" style="width:289.8pt;height:213.6pt" o:ole="">
                  <v:imagedata r:id="rId12" o:title=""/>
                </v:shape>
                <o:OLEObject Type="Embed" ProgID="Visio.Drawing.11" ShapeID="_x0000_i1393" DrawAspect="Content" ObjectID="_1466607191" r:id="rId13"/>
              </w:object>
            </w:r>
          </w:p>
          <w:p w:rsidR="00740572" w:rsidRDefault="00740572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E2102A" w:rsidP="00624A76">
            <w:r>
              <w:object w:dxaOrig="5799" w:dyaOrig="4275">
                <v:shape id="_x0000_i1395" type="#_x0000_t75" style="width:289.8pt;height:213.6pt" o:ole="">
                  <v:imagedata r:id="rId14" o:title=""/>
                </v:shape>
                <o:OLEObject Type="Embed" ProgID="Visio.Drawing.11" ShapeID="_x0000_i1395" DrawAspect="Content" ObjectID="_1466607192" r:id="rId1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E2102A" w:rsidP="00624A76">
            <w:r>
              <w:object w:dxaOrig="5799" w:dyaOrig="4275">
                <v:shape id="_x0000_i1397" type="#_x0000_t75" style="width:289.8pt;height:213.6pt" o:ole="">
                  <v:imagedata r:id="rId16" o:title=""/>
                </v:shape>
                <o:OLEObject Type="Embed" ProgID="Visio.Drawing.11" ShapeID="_x0000_i1397" DrawAspect="Content" ObjectID="_1466607193" r:id="rId17"/>
              </w:object>
            </w:r>
          </w:p>
          <w:p w:rsidR="00624A76" w:rsidRDefault="00624A76" w:rsidP="00624A76"/>
        </w:tc>
      </w:tr>
    </w:tbl>
    <w:p w:rsidR="00B64A3B" w:rsidRDefault="00B64A3B"/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F73EFF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E2102A" w:rsidP="00A5530A">
            <w:r>
              <w:object w:dxaOrig="5799" w:dyaOrig="4275">
                <v:shape id="_x0000_i1399" type="#_x0000_t75" style="width:289.8pt;height:213.6pt" o:ole="">
                  <v:imagedata r:id="rId18" o:title=""/>
                </v:shape>
                <o:OLEObject Type="Embed" ProgID="Visio.Drawing.11" ShapeID="_x0000_i1399" DrawAspect="Content" ObjectID="_1466607194" r:id="rId19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E2102A" w:rsidP="00A5530A">
            <w:r>
              <w:object w:dxaOrig="5799" w:dyaOrig="4275">
                <v:shape id="_x0000_i1401" type="#_x0000_t75" style="width:289.8pt;height:213.6pt" o:ole="">
                  <v:imagedata r:id="rId20" o:title=""/>
                </v:shape>
                <o:OLEObject Type="Embed" ProgID="Visio.Drawing.11" ShapeID="_x0000_i1401" DrawAspect="Content" ObjectID="_1466607195" r:id="rId21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E2102A" w:rsidP="00A5530A">
            <w:r>
              <w:object w:dxaOrig="5799" w:dyaOrig="4275">
                <v:shape id="_x0000_i1403" type="#_x0000_t75" style="width:289.8pt;height:213.6pt" o:ole="">
                  <v:imagedata r:id="rId22" o:title=""/>
                </v:shape>
                <o:OLEObject Type="Embed" ProgID="Visio.Drawing.11" ShapeID="_x0000_i1403" DrawAspect="Content" ObjectID="_1466607196" r:id="rId23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E2102A" w:rsidP="00A5530A">
            <w:r>
              <w:object w:dxaOrig="5799" w:dyaOrig="4275">
                <v:shape id="_x0000_i1405" type="#_x0000_t75" style="width:289.8pt;height:213.6pt" o:ole="">
                  <v:imagedata r:id="rId24" o:title=""/>
                </v:shape>
                <o:OLEObject Type="Embed" ProgID="Visio.Drawing.11" ShapeID="_x0000_i1405" DrawAspect="Content" ObjectID="_1466607197" r:id="rId25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E2102A" w:rsidP="00A5530A">
            <w:r>
              <w:object w:dxaOrig="5799" w:dyaOrig="4275">
                <v:shape id="_x0000_i1407" type="#_x0000_t75" style="width:289.8pt;height:213.6pt" o:ole="">
                  <v:imagedata r:id="rId26" o:title=""/>
                </v:shape>
                <o:OLEObject Type="Embed" ProgID="Visio.Drawing.11" ShapeID="_x0000_i1407" DrawAspect="Content" ObjectID="_1466607198" r:id="rId27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E2102A" w:rsidP="00A5530A">
            <w:r>
              <w:object w:dxaOrig="5799" w:dyaOrig="4275">
                <v:shape id="_x0000_i1409" type="#_x0000_t75" style="width:289.8pt;height:213.6pt" o:ole="">
                  <v:imagedata r:id="rId28" o:title=""/>
                </v:shape>
                <o:OLEObject Type="Embed" ProgID="Visio.Drawing.11" ShapeID="_x0000_i1409" DrawAspect="Content" ObjectID="_1466607199" r:id="rId29"/>
              </w:object>
            </w:r>
          </w:p>
          <w:p w:rsidR="00B64A3B" w:rsidRDefault="00B64A3B" w:rsidP="00A5530A"/>
        </w:tc>
      </w:tr>
    </w:tbl>
    <w:p w:rsidR="00927C1F" w:rsidRDefault="00927C1F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E962DB" w:rsidTr="00624A76">
        <w:tc>
          <w:tcPr>
            <w:tcW w:w="6096" w:type="dxa"/>
            <w:tcBorders>
              <w:bottom w:val="dashed" w:sz="4" w:space="0" w:color="auto"/>
            </w:tcBorders>
          </w:tcPr>
          <w:p w:rsidR="00E962DB" w:rsidRDefault="00E962DB"/>
          <w:p w:rsidR="00E962DB" w:rsidRDefault="00E2102A">
            <w:r>
              <w:object w:dxaOrig="5799" w:dyaOrig="4275">
                <v:shape id="_x0000_i1411" type="#_x0000_t75" style="width:289.8pt;height:213.6pt" o:ole="">
                  <v:imagedata r:id="rId30" o:title=""/>
                </v:shape>
                <o:OLEObject Type="Embed" ProgID="Visio.Drawing.11" ShapeID="_x0000_i1411" DrawAspect="Content" ObjectID="_1466607200" r:id="rId31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bottom w:val="dashed" w:sz="4" w:space="0" w:color="auto"/>
            </w:tcBorders>
          </w:tcPr>
          <w:p w:rsidR="00E962DB" w:rsidRDefault="00E962DB"/>
          <w:p w:rsidR="00740572" w:rsidRDefault="00E2102A">
            <w:r>
              <w:object w:dxaOrig="5799" w:dyaOrig="4275">
                <v:shape id="_x0000_i1413" type="#_x0000_t75" style="width:289.8pt;height:213.6pt" o:ole="">
                  <v:imagedata r:id="rId32" o:title=""/>
                </v:shape>
                <o:OLEObject Type="Embed" ProgID="Visio.Drawing.11" ShapeID="_x0000_i1413" DrawAspect="Content" ObjectID="_1466607201" r:id="rId33"/>
              </w:object>
            </w:r>
          </w:p>
          <w:p w:rsidR="00740572" w:rsidRDefault="00740572"/>
        </w:tc>
      </w:tr>
      <w:tr w:rsidR="00E962DB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E962DB" w:rsidRDefault="00E2102A">
            <w:r>
              <w:object w:dxaOrig="5799" w:dyaOrig="4275">
                <v:shape id="_x0000_i1415" type="#_x0000_t75" style="width:289.8pt;height:213.6pt" o:ole="">
                  <v:imagedata r:id="rId34" o:title=""/>
                </v:shape>
                <o:OLEObject Type="Embed" ProgID="Visio.Drawing.11" ShapeID="_x0000_i1415" DrawAspect="Content" ObjectID="_1466607202" r:id="rId35"/>
              </w:object>
            </w:r>
          </w:p>
          <w:p w:rsidR="00E962DB" w:rsidRDefault="00E962DB"/>
          <w:p w:rsidR="00E962DB" w:rsidRDefault="00E962DB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962DB" w:rsidRDefault="00E962DB"/>
          <w:p w:rsidR="00740572" w:rsidRDefault="00E2102A">
            <w:r>
              <w:object w:dxaOrig="5799" w:dyaOrig="4275">
                <v:shape id="_x0000_i1417" type="#_x0000_t75" style="width:289.8pt;height:213.6pt" o:ole="">
                  <v:imagedata r:id="rId36" o:title=""/>
                </v:shape>
                <o:OLEObject Type="Embed" ProgID="Visio.Drawing.11" ShapeID="_x0000_i1417" DrawAspect="Content" ObjectID="_1466607203" r:id="rId37"/>
              </w:object>
            </w:r>
          </w:p>
          <w:p w:rsidR="00740572" w:rsidRDefault="00740572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E2102A" w:rsidP="00624A76">
            <w:r>
              <w:object w:dxaOrig="5799" w:dyaOrig="4275">
                <v:shape id="_x0000_i1419" type="#_x0000_t75" style="width:289.8pt;height:213.6pt" o:ole="">
                  <v:imagedata r:id="rId38" o:title=""/>
                </v:shape>
                <o:OLEObject Type="Embed" ProgID="Visio.Drawing.11" ShapeID="_x0000_i1419" DrawAspect="Content" ObjectID="_1466607204" r:id="rId3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E2102A" w:rsidP="00624A76">
            <w:r>
              <w:object w:dxaOrig="5799" w:dyaOrig="4275">
                <v:shape id="_x0000_i1421" type="#_x0000_t75" style="width:289.8pt;height:213.6pt" o:ole="">
                  <v:imagedata r:id="rId40" o:title=""/>
                </v:shape>
                <o:OLEObject Type="Embed" ProgID="Visio.Drawing.11" ShapeID="_x0000_i1421" DrawAspect="Content" ObjectID="_1466607205" r:id="rId41"/>
              </w:object>
            </w:r>
          </w:p>
          <w:p w:rsidR="00624A76" w:rsidRDefault="00624A76" w:rsidP="00624A76"/>
        </w:tc>
      </w:tr>
    </w:tbl>
    <w:p w:rsidR="00B64A3B" w:rsidRDefault="00B64A3B"/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F73EFF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E2102A" w:rsidP="00A5530A">
            <w:r>
              <w:object w:dxaOrig="5799" w:dyaOrig="4275">
                <v:shape id="_x0000_i1423" type="#_x0000_t75" style="width:289.8pt;height:213.6pt" o:ole="">
                  <v:imagedata r:id="rId42" o:title=""/>
                </v:shape>
                <o:OLEObject Type="Embed" ProgID="Visio.Drawing.11" ShapeID="_x0000_i1423" DrawAspect="Content" ObjectID="_1466607206" r:id="rId43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E2102A" w:rsidP="00A5530A">
            <w:r>
              <w:object w:dxaOrig="5799" w:dyaOrig="4275">
                <v:shape id="_x0000_i1425" type="#_x0000_t75" style="width:289.8pt;height:213.6pt" o:ole="">
                  <v:imagedata r:id="rId44" o:title=""/>
                </v:shape>
                <o:OLEObject Type="Embed" ProgID="Visio.Drawing.11" ShapeID="_x0000_i1425" DrawAspect="Content" ObjectID="_1466607207" r:id="rId45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E2102A" w:rsidP="00A5530A">
            <w:r>
              <w:object w:dxaOrig="5799" w:dyaOrig="4275">
                <v:shape id="_x0000_i1427" type="#_x0000_t75" style="width:289.8pt;height:213.6pt" o:ole="">
                  <v:imagedata r:id="rId46" o:title=""/>
                </v:shape>
                <o:OLEObject Type="Embed" ProgID="Visio.Drawing.11" ShapeID="_x0000_i1427" DrawAspect="Content" ObjectID="_1466607208" r:id="rId47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E2102A" w:rsidP="00A5530A">
            <w:r>
              <w:object w:dxaOrig="5799" w:dyaOrig="4275">
                <v:shape id="_x0000_i1429" type="#_x0000_t75" style="width:289.8pt;height:213.6pt" o:ole="">
                  <v:imagedata r:id="rId48" o:title=""/>
                </v:shape>
                <o:OLEObject Type="Embed" ProgID="Visio.Drawing.11" ShapeID="_x0000_i1429" DrawAspect="Content" ObjectID="_1466607209" r:id="rId49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E2102A" w:rsidP="00A5530A">
            <w:r>
              <w:object w:dxaOrig="5799" w:dyaOrig="4275">
                <v:shape id="_x0000_i1431" type="#_x0000_t75" style="width:289.8pt;height:213.6pt" o:ole="">
                  <v:imagedata r:id="rId50" o:title=""/>
                </v:shape>
                <o:OLEObject Type="Embed" ProgID="Visio.Drawing.11" ShapeID="_x0000_i1431" DrawAspect="Content" ObjectID="_1466607210" r:id="rId51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E2102A" w:rsidP="00A5530A">
            <w:r>
              <w:object w:dxaOrig="5799" w:dyaOrig="4275">
                <v:shape id="_x0000_i1433" type="#_x0000_t75" style="width:289.8pt;height:213.6pt" o:ole="">
                  <v:imagedata r:id="rId52" o:title=""/>
                </v:shape>
                <o:OLEObject Type="Embed" ProgID="Visio.Drawing.11" ShapeID="_x0000_i1433" DrawAspect="Content" ObjectID="_1466607211" r:id="rId53"/>
              </w:object>
            </w:r>
          </w:p>
          <w:p w:rsidR="00B64A3B" w:rsidRDefault="00B64A3B" w:rsidP="00A5530A"/>
        </w:tc>
      </w:tr>
    </w:tbl>
    <w:p w:rsidR="00050340" w:rsidRDefault="00050340"/>
    <w:p w:rsidR="00050340" w:rsidRDefault="0005034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24A76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E2102A" w:rsidP="00624A76">
            <w:r>
              <w:object w:dxaOrig="5799" w:dyaOrig="4275">
                <v:shape id="_x0000_i1435" type="#_x0000_t75" style="width:289.8pt;height:213.6pt" o:ole="">
                  <v:imagedata r:id="rId54" o:title=""/>
                </v:shape>
                <o:OLEObject Type="Embed" ProgID="Visio.Drawing.11" ShapeID="_x0000_i1435" DrawAspect="Content" ObjectID="_1466607212" r:id="rId55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E2102A" w:rsidP="00624A76">
            <w:r>
              <w:object w:dxaOrig="5799" w:dyaOrig="4275">
                <v:shape id="_x0000_i1437" type="#_x0000_t75" style="width:289.8pt;height:213.6pt" o:ole="">
                  <v:imagedata r:id="rId56" o:title=""/>
                </v:shape>
                <o:OLEObject Type="Embed" ProgID="Visio.Drawing.11" ShapeID="_x0000_i1437" DrawAspect="Content" ObjectID="_1466607213" r:id="rId57"/>
              </w:object>
            </w:r>
          </w:p>
          <w:p w:rsidR="00050340" w:rsidRDefault="00050340" w:rsidP="00624A76">
            <w:pPr>
              <w:ind w:right="582"/>
            </w:pPr>
          </w:p>
        </w:tc>
      </w:tr>
      <w:tr w:rsidR="00050340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E2102A" w:rsidP="00624A76">
            <w:r>
              <w:object w:dxaOrig="5799" w:dyaOrig="4275">
                <v:shape id="_x0000_i1439" type="#_x0000_t75" style="width:289.8pt;height:213.6pt" o:ole="">
                  <v:imagedata r:id="rId58" o:title=""/>
                </v:shape>
                <o:OLEObject Type="Embed" ProgID="Visio.Drawing.11" ShapeID="_x0000_i1439" DrawAspect="Content" ObjectID="_1466607214" r:id="rId59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E2102A" w:rsidP="00624A76">
            <w:r>
              <w:object w:dxaOrig="5799" w:dyaOrig="4275">
                <v:shape id="_x0000_i1441" type="#_x0000_t75" style="width:289.8pt;height:213.6pt" o:ole="">
                  <v:imagedata r:id="rId60" o:title=""/>
                </v:shape>
                <o:OLEObject Type="Embed" ProgID="Visio.Drawing.11" ShapeID="_x0000_i1441" DrawAspect="Content" ObjectID="_1466607215" r:id="rId61"/>
              </w:object>
            </w:r>
          </w:p>
          <w:p w:rsidR="00050340" w:rsidRDefault="00050340" w:rsidP="00624A76"/>
        </w:tc>
      </w:tr>
      <w:tr w:rsidR="00624A76" w:rsidTr="00B64A3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E2102A" w:rsidP="00624A76">
            <w:r>
              <w:object w:dxaOrig="5799" w:dyaOrig="4275">
                <v:shape id="_x0000_i1443" type="#_x0000_t75" style="width:289.8pt;height:213.6pt" o:ole="">
                  <v:imagedata r:id="rId62" o:title=""/>
                </v:shape>
                <o:OLEObject Type="Embed" ProgID="Visio.Drawing.11" ShapeID="_x0000_i1443" DrawAspect="Content" ObjectID="_1466607216" r:id="rId63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E2102A" w:rsidP="00624A76">
            <w:r>
              <w:object w:dxaOrig="5799" w:dyaOrig="4275">
                <v:shape id="_x0000_i1445" type="#_x0000_t75" style="width:289.8pt;height:213.6pt" o:ole="">
                  <v:imagedata r:id="rId64" o:title=""/>
                </v:shape>
                <o:OLEObject Type="Embed" ProgID="Visio.Drawing.11" ShapeID="_x0000_i1445" DrawAspect="Content" ObjectID="_1466607217" r:id="rId65"/>
              </w:object>
            </w:r>
          </w:p>
          <w:p w:rsidR="00624A76" w:rsidRDefault="00624A76" w:rsidP="00624A76"/>
        </w:tc>
      </w:tr>
    </w:tbl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B64A3B" w:rsidTr="00B64A3B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E2102A" w:rsidP="00A5530A">
            <w:r>
              <w:object w:dxaOrig="5799" w:dyaOrig="4275">
                <v:shape id="_x0000_i1447" type="#_x0000_t75" style="width:289.8pt;height:213.6pt" o:ole="">
                  <v:imagedata r:id="rId66" o:title=""/>
                </v:shape>
                <o:OLEObject Type="Embed" ProgID="Visio.Drawing.11" ShapeID="_x0000_i1447" DrawAspect="Content" ObjectID="_1466607218" r:id="rId67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E2102A" w:rsidP="00A5530A">
            <w:r>
              <w:object w:dxaOrig="5799" w:dyaOrig="4275">
                <v:shape id="_x0000_i1449" type="#_x0000_t75" style="width:289.8pt;height:213.6pt" o:ole="">
                  <v:imagedata r:id="rId68" o:title=""/>
                </v:shape>
                <o:OLEObject Type="Embed" ProgID="Visio.Drawing.11" ShapeID="_x0000_i1449" DrawAspect="Content" ObjectID="_1466607219" r:id="rId69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E2102A" w:rsidP="00A5530A">
            <w:r>
              <w:object w:dxaOrig="5799" w:dyaOrig="4275">
                <v:shape id="_x0000_i1451" type="#_x0000_t75" style="width:289.8pt;height:213.6pt" o:ole="">
                  <v:imagedata r:id="rId70" o:title=""/>
                </v:shape>
                <o:OLEObject Type="Embed" ProgID="Visio.Drawing.11" ShapeID="_x0000_i1451" DrawAspect="Content" ObjectID="_1466607220" r:id="rId71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E2102A" w:rsidP="00A5530A">
            <w:r>
              <w:object w:dxaOrig="5799" w:dyaOrig="4275">
                <v:shape id="_x0000_i1453" type="#_x0000_t75" style="width:289.8pt;height:213.6pt" o:ole="">
                  <v:imagedata r:id="rId72" o:title=""/>
                </v:shape>
                <o:OLEObject Type="Embed" ProgID="Visio.Drawing.11" ShapeID="_x0000_i1453" DrawAspect="Content" ObjectID="_1466607221" r:id="rId73"/>
              </w:object>
            </w:r>
          </w:p>
          <w:p w:rsidR="00B64A3B" w:rsidRDefault="00B64A3B" w:rsidP="00A5530A"/>
        </w:tc>
      </w:tr>
      <w:tr w:rsidR="00B64A3B" w:rsidTr="00B64A3B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B64A3B" w:rsidRDefault="00B64A3B" w:rsidP="00A5530A"/>
          <w:p w:rsidR="00B64A3B" w:rsidRDefault="00E2102A" w:rsidP="00A5530A">
            <w:r>
              <w:object w:dxaOrig="5799" w:dyaOrig="4275">
                <v:shape id="_x0000_i1455" type="#_x0000_t75" style="width:289.8pt;height:213.6pt" o:ole="">
                  <v:imagedata r:id="rId74" o:title=""/>
                </v:shape>
                <o:OLEObject Type="Embed" ProgID="Visio.Drawing.11" ShapeID="_x0000_i1455" DrawAspect="Content" ObjectID="_1466607222" r:id="rId75"/>
              </w:object>
            </w:r>
          </w:p>
          <w:p w:rsidR="00B64A3B" w:rsidRDefault="00B64A3B" w:rsidP="00A5530A"/>
          <w:p w:rsidR="00B64A3B" w:rsidRDefault="00B64A3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B64A3B" w:rsidRDefault="00B64A3B" w:rsidP="00A5530A"/>
          <w:p w:rsidR="00B64A3B" w:rsidRDefault="00E2102A" w:rsidP="00A5530A">
            <w:r>
              <w:object w:dxaOrig="5799" w:dyaOrig="4275">
                <v:shape id="_x0000_i1457" type="#_x0000_t75" style="width:289.8pt;height:213.6pt" o:ole="">
                  <v:imagedata r:id="rId76" o:title=""/>
                </v:shape>
                <o:OLEObject Type="Embed" ProgID="Visio.Drawing.11" ShapeID="_x0000_i1457" DrawAspect="Content" ObjectID="_1466607223" r:id="rId77"/>
              </w:object>
            </w:r>
          </w:p>
          <w:p w:rsidR="00B64A3B" w:rsidRDefault="00B64A3B" w:rsidP="00A5530A"/>
        </w:tc>
      </w:tr>
    </w:tbl>
    <w:p w:rsidR="00B64A3B" w:rsidRDefault="00B64A3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506EE7">
        <w:tc>
          <w:tcPr>
            <w:tcW w:w="6096" w:type="dxa"/>
          </w:tcPr>
          <w:p w:rsidR="00050340" w:rsidRDefault="00050340" w:rsidP="00624A76"/>
          <w:p w:rsidR="00050340" w:rsidRDefault="00E2102A" w:rsidP="00624A76">
            <w:r>
              <w:object w:dxaOrig="5799" w:dyaOrig="4275">
                <v:shape id="_x0000_i1459" type="#_x0000_t75" style="width:289.8pt;height:213.6pt" o:ole="">
                  <v:imagedata r:id="rId78" o:title=""/>
                </v:shape>
                <o:OLEObject Type="Embed" ProgID="Visio.Drawing.11" ShapeID="_x0000_i1459" DrawAspect="Content" ObjectID="_1466607224" r:id="rId79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E2102A" w:rsidP="00624A76">
            <w:r>
              <w:object w:dxaOrig="5799" w:dyaOrig="4275">
                <v:shape id="_x0000_i1461" type="#_x0000_t75" style="width:289.8pt;height:213.6pt" o:ole="">
                  <v:imagedata r:id="rId80" o:title=""/>
                </v:shape>
                <o:OLEObject Type="Embed" ProgID="Visio.Drawing.11" ShapeID="_x0000_i1461" DrawAspect="Content" ObjectID="_1466607225" r:id="rId81"/>
              </w:object>
            </w:r>
          </w:p>
          <w:p w:rsidR="00050340" w:rsidRDefault="00050340" w:rsidP="00624A76"/>
        </w:tc>
      </w:tr>
      <w:tr w:rsidR="00050340" w:rsidTr="00506EE7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E2102A" w:rsidP="00624A76">
            <w:r>
              <w:object w:dxaOrig="5799" w:dyaOrig="4275">
                <v:shape id="_x0000_i1463" type="#_x0000_t75" style="width:289.8pt;height:213.6pt" o:ole="">
                  <v:imagedata r:id="rId82" o:title=""/>
                </v:shape>
                <o:OLEObject Type="Embed" ProgID="Visio.Drawing.11" ShapeID="_x0000_i1463" DrawAspect="Content" ObjectID="_1466607226" r:id="rId83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E2102A" w:rsidP="00624A76">
            <w:r>
              <w:object w:dxaOrig="5799" w:dyaOrig="4275">
                <v:shape id="_x0000_i1465" type="#_x0000_t75" style="width:289.8pt;height:213.6pt" o:ole="">
                  <v:imagedata r:id="rId84" o:title=""/>
                </v:shape>
                <o:OLEObject Type="Embed" ProgID="Visio.Drawing.11" ShapeID="_x0000_i1465" DrawAspect="Content" ObjectID="_1466607227" r:id="rId85"/>
              </w:object>
            </w:r>
          </w:p>
          <w:p w:rsidR="00050340" w:rsidRDefault="00050340" w:rsidP="00624A76"/>
        </w:tc>
      </w:tr>
      <w:tr w:rsidR="00EB13CC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EB13CC" w:rsidRDefault="00EB13CC" w:rsidP="00624A76"/>
          <w:p w:rsidR="00EB13CC" w:rsidRDefault="00E2102A" w:rsidP="00624A76">
            <w:r>
              <w:object w:dxaOrig="5799" w:dyaOrig="4275">
                <v:shape id="_x0000_i1467" type="#_x0000_t75" style="width:289.8pt;height:213.6pt" o:ole="">
                  <v:imagedata r:id="rId86" o:title=""/>
                </v:shape>
                <o:OLEObject Type="Embed" ProgID="Visio.Drawing.11" ShapeID="_x0000_i1467" DrawAspect="Content" ObjectID="_1466607228" r:id="rId87"/>
              </w:object>
            </w:r>
          </w:p>
          <w:p w:rsidR="003A48BC" w:rsidRDefault="003A48BC" w:rsidP="00624A76"/>
          <w:p w:rsidR="003A48BC" w:rsidRDefault="003A48BC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EB13CC" w:rsidRDefault="00EB13CC" w:rsidP="00624A76"/>
          <w:p w:rsidR="00624A76" w:rsidRDefault="00E2102A" w:rsidP="00624A76">
            <w:r>
              <w:object w:dxaOrig="5799" w:dyaOrig="4275">
                <v:shape id="_x0000_i1469" type="#_x0000_t75" style="width:289.8pt;height:213.6pt" o:ole="">
                  <v:imagedata r:id="rId88" o:title=""/>
                </v:shape>
                <o:OLEObject Type="Embed" ProgID="Visio.Drawing.11" ShapeID="_x0000_i1469" DrawAspect="Content" ObjectID="_1466607229" r:id="rId89"/>
              </w:object>
            </w:r>
          </w:p>
        </w:tc>
      </w:tr>
    </w:tbl>
    <w:p w:rsidR="00F73EFF" w:rsidRDefault="00F73EFF"/>
    <w:p w:rsidR="00F73EFF" w:rsidRDefault="00F73EFF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506EE7">
        <w:tc>
          <w:tcPr>
            <w:tcW w:w="6096" w:type="dxa"/>
            <w:tcBorders>
              <w:bottom w:val="dashed" w:sz="4" w:space="0" w:color="auto"/>
            </w:tcBorders>
          </w:tcPr>
          <w:p w:rsidR="00624A76" w:rsidRDefault="00624A76" w:rsidP="00624A76"/>
          <w:p w:rsidR="00624A76" w:rsidRDefault="00E2102A" w:rsidP="00624A76">
            <w:r>
              <w:object w:dxaOrig="5799" w:dyaOrig="4275">
                <v:shape id="_x0000_i1471" type="#_x0000_t75" style="width:289.8pt;height:213.6pt" o:ole="">
                  <v:imagedata r:id="rId90" o:title=""/>
                </v:shape>
                <o:OLEObject Type="Embed" ProgID="Visio.Drawing.11" ShapeID="_x0000_i1471" DrawAspect="Content" ObjectID="_1466607230" r:id="rId91"/>
              </w:object>
            </w:r>
          </w:p>
          <w:p w:rsidR="005F2285" w:rsidRDefault="005F2285" w:rsidP="00624A76"/>
          <w:p w:rsidR="00624A76" w:rsidRDefault="00624A76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624A76"/>
          <w:p w:rsidR="00624A76" w:rsidRDefault="00E2102A" w:rsidP="00624A76">
            <w:r>
              <w:object w:dxaOrig="5799" w:dyaOrig="4275">
                <v:shape id="_x0000_i1473" type="#_x0000_t75" style="width:289.8pt;height:213.6pt" o:ole="">
                  <v:imagedata r:id="rId92" o:title=""/>
                </v:shape>
                <o:OLEObject Type="Embed" ProgID="Visio.Drawing.11" ShapeID="_x0000_i1473" DrawAspect="Content" ObjectID="_1466607231" r:id="rId93"/>
              </w:object>
            </w:r>
          </w:p>
          <w:p w:rsidR="00624A76" w:rsidRDefault="00624A76" w:rsidP="00624A76"/>
        </w:tc>
      </w:tr>
      <w:tr w:rsidR="00624A76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E2102A" w:rsidP="00624A76">
            <w:r>
              <w:object w:dxaOrig="5799" w:dyaOrig="4275">
                <v:shape id="_x0000_i1475" type="#_x0000_t75" style="width:289.8pt;height:213.6pt" o:ole="">
                  <v:imagedata r:id="rId94" o:title=""/>
                </v:shape>
                <o:OLEObject Type="Embed" ProgID="Visio.Drawing.11" ShapeID="_x0000_i1475" DrawAspect="Content" ObjectID="_1466607232" r:id="rId9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E2102A" w:rsidP="00624A76">
            <w:r>
              <w:object w:dxaOrig="5799" w:dyaOrig="4275">
                <v:shape id="_x0000_i1477" type="#_x0000_t75" style="width:289.8pt;height:213.6pt" o:ole="">
                  <v:imagedata r:id="rId96" o:title=""/>
                </v:shape>
                <o:OLEObject Type="Embed" ProgID="Visio.Drawing.11" ShapeID="_x0000_i1477" DrawAspect="Content" ObjectID="_1466607233" r:id="rId97"/>
              </w:object>
            </w:r>
          </w:p>
          <w:p w:rsidR="00624A76" w:rsidRDefault="00624A76" w:rsidP="00624A76"/>
        </w:tc>
      </w:tr>
      <w:tr w:rsidR="00506EE7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E2102A" w:rsidP="00A5530A">
            <w:r>
              <w:object w:dxaOrig="5799" w:dyaOrig="4275">
                <v:shape id="_x0000_i1479" type="#_x0000_t75" style="width:289.8pt;height:213.6pt" o:ole="">
                  <v:imagedata r:id="rId98" o:title=""/>
                </v:shape>
                <o:OLEObject Type="Embed" ProgID="Visio.Drawing.11" ShapeID="_x0000_i1479" DrawAspect="Content" ObjectID="_1466607234" r:id="rId99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06EE7" w:rsidRDefault="00506EE7" w:rsidP="00A5530A"/>
          <w:p w:rsidR="00506EE7" w:rsidRDefault="00E2102A" w:rsidP="00A5530A">
            <w:r>
              <w:object w:dxaOrig="5799" w:dyaOrig="4275">
                <v:shape id="_x0000_i1481" type="#_x0000_t75" style="width:289.8pt;height:213.6pt" o:ole="">
                  <v:imagedata r:id="rId100" o:title=""/>
                </v:shape>
                <o:OLEObject Type="Embed" ProgID="Visio.Drawing.11" ShapeID="_x0000_i1481" DrawAspect="Content" ObjectID="_1466607235" r:id="rId101"/>
              </w:object>
            </w:r>
          </w:p>
          <w:p w:rsidR="00506EE7" w:rsidRDefault="00506EE7" w:rsidP="00A5530A"/>
        </w:tc>
      </w:tr>
    </w:tbl>
    <w:p w:rsidR="003A48BC" w:rsidRDefault="003A48BC"/>
    <w:p w:rsidR="00050340" w:rsidRDefault="0005034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050340" w:rsidTr="00624A76">
        <w:tc>
          <w:tcPr>
            <w:tcW w:w="6096" w:type="dxa"/>
          </w:tcPr>
          <w:p w:rsidR="00050340" w:rsidRDefault="00050340" w:rsidP="00624A76"/>
          <w:p w:rsidR="00050340" w:rsidRDefault="00E2102A" w:rsidP="00624A76">
            <w:r>
              <w:object w:dxaOrig="5799" w:dyaOrig="4275">
                <v:shape id="_x0000_i1483" type="#_x0000_t75" style="width:289.8pt;height:213.6pt" o:ole="">
                  <v:imagedata r:id="rId102" o:title=""/>
                </v:shape>
                <o:OLEObject Type="Embed" ProgID="Visio.Drawing.11" ShapeID="_x0000_i1483" DrawAspect="Content" ObjectID="_1466607236" r:id="rId103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</w:tcPr>
          <w:p w:rsidR="00050340" w:rsidRDefault="00050340" w:rsidP="00624A76"/>
          <w:p w:rsidR="00050340" w:rsidRDefault="00E2102A" w:rsidP="00624A76">
            <w:r>
              <w:object w:dxaOrig="5799" w:dyaOrig="4275">
                <v:shape id="_x0000_i1485" type="#_x0000_t75" style="width:289.8pt;height:213.6pt" o:ole="">
                  <v:imagedata r:id="rId104" o:title=""/>
                </v:shape>
                <o:OLEObject Type="Embed" ProgID="Visio.Drawing.11" ShapeID="_x0000_i1485" DrawAspect="Content" ObjectID="_1466607237" r:id="rId105"/>
              </w:object>
            </w:r>
          </w:p>
          <w:p w:rsidR="00050340" w:rsidRDefault="00050340" w:rsidP="00624A76">
            <w:pPr>
              <w:ind w:right="582"/>
            </w:pPr>
          </w:p>
        </w:tc>
      </w:tr>
      <w:tr w:rsidR="00050340" w:rsidTr="003A48BC">
        <w:tc>
          <w:tcPr>
            <w:tcW w:w="6096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E2102A" w:rsidP="00624A76">
            <w:r>
              <w:object w:dxaOrig="5799" w:dyaOrig="4275">
                <v:shape id="_x0000_i1487" type="#_x0000_t75" style="width:289.8pt;height:213.6pt" o:ole="">
                  <v:imagedata r:id="rId106" o:title=""/>
                </v:shape>
                <o:OLEObject Type="Embed" ProgID="Visio.Drawing.11" ShapeID="_x0000_i1487" DrawAspect="Content" ObjectID="_1466607238" r:id="rId107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050340" w:rsidRDefault="00050340" w:rsidP="00624A76"/>
          <w:p w:rsidR="00050340" w:rsidRDefault="00E2102A" w:rsidP="00624A76">
            <w:r>
              <w:object w:dxaOrig="5799" w:dyaOrig="4275">
                <v:shape id="_x0000_i1489" type="#_x0000_t75" style="width:289.8pt;height:213.6pt" o:ole="">
                  <v:imagedata r:id="rId108" o:title=""/>
                </v:shape>
                <o:OLEObject Type="Embed" ProgID="Visio.Drawing.11" ShapeID="_x0000_i1489" DrawAspect="Content" ObjectID="_1466607239" r:id="rId109"/>
              </w:object>
            </w:r>
          </w:p>
          <w:p w:rsidR="00050340" w:rsidRDefault="00050340" w:rsidP="00624A76"/>
        </w:tc>
      </w:tr>
      <w:tr w:rsidR="00050340" w:rsidTr="003A48B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E2102A" w:rsidP="00624A76">
            <w:r>
              <w:object w:dxaOrig="5799" w:dyaOrig="4275">
                <v:shape id="_x0000_i1491" type="#_x0000_t75" style="width:289.8pt;height:213.6pt" o:ole="">
                  <v:imagedata r:id="rId110" o:title=""/>
                </v:shape>
                <o:OLEObject Type="Embed" ProgID="Visio.Drawing.11" ShapeID="_x0000_i1491" DrawAspect="Content" ObjectID="_1466607240" r:id="rId111"/>
              </w:object>
            </w:r>
          </w:p>
          <w:p w:rsidR="00050340" w:rsidRDefault="00050340" w:rsidP="00624A76"/>
          <w:p w:rsidR="00050340" w:rsidRDefault="0005034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050340" w:rsidRDefault="00050340" w:rsidP="00624A76"/>
          <w:p w:rsidR="00050340" w:rsidRDefault="00E2102A" w:rsidP="00624A76">
            <w:r>
              <w:object w:dxaOrig="5799" w:dyaOrig="4275">
                <v:shape id="_x0000_i1493" type="#_x0000_t75" style="width:289.8pt;height:213.6pt" o:ole="">
                  <v:imagedata r:id="rId112" o:title=""/>
                </v:shape>
                <o:OLEObject Type="Embed" ProgID="Visio.Drawing.11" ShapeID="_x0000_i1493" DrawAspect="Content" ObjectID="_1466607241" r:id="rId113"/>
              </w:object>
            </w:r>
          </w:p>
          <w:p w:rsidR="00050340" w:rsidRDefault="00050340" w:rsidP="00624A76"/>
        </w:tc>
      </w:tr>
    </w:tbl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5F2285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5F2285" w:rsidRDefault="005F2285" w:rsidP="00624A76"/>
          <w:p w:rsidR="00624A76" w:rsidRDefault="00E2102A" w:rsidP="00624A76">
            <w:r>
              <w:object w:dxaOrig="5799" w:dyaOrig="4275">
                <v:shape id="_x0000_i1495" type="#_x0000_t75" style="width:289.8pt;height:213.6pt" o:ole="">
                  <v:imagedata r:id="rId114" o:title=""/>
                </v:shape>
                <o:OLEObject Type="Embed" ProgID="Visio.Drawing.11" ShapeID="_x0000_i1495" DrawAspect="Content" ObjectID="_1466607242" r:id="rId11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E2102A" w:rsidP="00624A76">
            <w:r>
              <w:object w:dxaOrig="5799" w:dyaOrig="4275">
                <v:shape id="_x0000_i1497" type="#_x0000_t75" style="width:289.8pt;height:213.6pt" o:ole="">
                  <v:imagedata r:id="rId116" o:title=""/>
                </v:shape>
                <o:OLEObject Type="Embed" ProgID="Visio.Drawing.11" ShapeID="_x0000_i1497" DrawAspect="Content" ObjectID="_1466607243" r:id="rId117"/>
              </w:object>
            </w:r>
          </w:p>
          <w:p w:rsidR="00624A76" w:rsidRDefault="00624A76" w:rsidP="00624A76"/>
        </w:tc>
      </w:tr>
      <w:tr w:rsidR="00624A76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E2102A" w:rsidP="00624A76">
            <w:r>
              <w:object w:dxaOrig="5799" w:dyaOrig="4275">
                <v:shape id="_x0000_i1499" type="#_x0000_t75" style="width:289.8pt;height:213.6pt" o:ole="">
                  <v:imagedata r:id="rId118" o:title=""/>
                </v:shape>
                <o:OLEObject Type="Embed" ProgID="Visio.Drawing.11" ShapeID="_x0000_i1499" DrawAspect="Content" ObjectID="_1466607244" r:id="rId11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1E2527" w:rsidP="00624A76">
            <w:r>
              <w:object w:dxaOrig="5799" w:dyaOrig="4275">
                <v:shape id="_x0000_i1501" type="#_x0000_t75" style="width:289.8pt;height:213.6pt" o:ole="">
                  <v:imagedata r:id="rId120" o:title=""/>
                </v:shape>
                <o:OLEObject Type="Embed" ProgID="Visio.Drawing.11" ShapeID="_x0000_i1501" DrawAspect="Content" ObjectID="_1466607245" r:id="rId121"/>
              </w:object>
            </w:r>
          </w:p>
          <w:p w:rsidR="00624A76" w:rsidRDefault="00624A76" w:rsidP="00624A76"/>
        </w:tc>
      </w:tr>
      <w:tr w:rsidR="00506EE7" w:rsidTr="00506EE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1E2527" w:rsidP="00A5530A">
            <w:r>
              <w:object w:dxaOrig="5799" w:dyaOrig="4275">
                <v:shape id="_x0000_i1503" type="#_x0000_t75" style="width:289.8pt;height:213.6pt" o:ole="">
                  <v:imagedata r:id="rId122" o:title=""/>
                </v:shape>
                <o:OLEObject Type="Embed" ProgID="Visio.Drawing.11" ShapeID="_x0000_i1503" DrawAspect="Content" ObjectID="_1466607246" r:id="rId123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06EE7" w:rsidRDefault="00506EE7" w:rsidP="00A5530A"/>
          <w:p w:rsidR="00506EE7" w:rsidRDefault="001E2527" w:rsidP="00A5530A">
            <w:r>
              <w:object w:dxaOrig="5799" w:dyaOrig="4275">
                <v:shape id="_x0000_i1505" type="#_x0000_t75" style="width:289.8pt;height:213.6pt" o:ole="">
                  <v:imagedata r:id="rId124" o:title=""/>
                </v:shape>
                <o:OLEObject Type="Embed" ProgID="Visio.Drawing.11" ShapeID="_x0000_i1505" DrawAspect="Content" ObjectID="_1466607247" r:id="rId125"/>
              </w:object>
            </w:r>
          </w:p>
          <w:p w:rsidR="00506EE7" w:rsidRDefault="00506EE7" w:rsidP="00A5530A"/>
        </w:tc>
      </w:tr>
    </w:tbl>
    <w:p w:rsidR="00787890" w:rsidRDefault="00787890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624A76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1E2527" w:rsidP="00624A76">
            <w:r>
              <w:object w:dxaOrig="5799" w:dyaOrig="4275">
                <v:shape id="_x0000_i1507" type="#_x0000_t75" style="width:289.8pt;height:213.6pt" o:ole="">
                  <v:imagedata r:id="rId126" o:title=""/>
                </v:shape>
                <o:OLEObject Type="Embed" ProgID="Visio.Drawing.11" ShapeID="_x0000_i1507" DrawAspect="Content" ObjectID="_1466607248" r:id="rId127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1E2527" w:rsidP="00624A76">
            <w:r>
              <w:object w:dxaOrig="5799" w:dyaOrig="4275">
                <v:shape id="_x0000_i1509" type="#_x0000_t75" style="width:289.8pt;height:213.6pt" o:ole="">
                  <v:imagedata r:id="rId128" o:title=""/>
                </v:shape>
                <o:OLEObject Type="Embed" ProgID="Visio.Drawing.11" ShapeID="_x0000_i1509" DrawAspect="Content" ObjectID="_1466607249" r:id="rId129"/>
              </w:object>
            </w:r>
          </w:p>
          <w:p w:rsidR="00787890" w:rsidRDefault="00787890" w:rsidP="00624A76">
            <w:pPr>
              <w:ind w:right="582"/>
            </w:pP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1E2527" w:rsidP="00624A76">
            <w:r>
              <w:object w:dxaOrig="5799" w:dyaOrig="4275">
                <v:shape id="_x0000_i1511" type="#_x0000_t75" style="width:289.8pt;height:213.6pt" o:ole="">
                  <v:imagedata r:id="rId130" o:title=""/>
                </v:shape>
                <o:OLEObject Type="Embed" ProgID="Visio.Drawing.11" ShapeID="_x0000_i1511" DrawAspect="Content" ObjectID="_1466607250" r:id="rId131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1E2527" w:rsidP="00624A76">
            <w:r>
              <w:object w:dxaOrig="5799" w:dyaOrig="4275">
                <v:shape id="_x0000_i1513" type="#_x0000_t75" style="width:289.8pt;height:213.6pt" o:ole="">
                  <v:imagedata r:id="rId132" o:title=""/>
                </v:shape>
                <o:OLEObject Type="Embed" ProgID="Visio.Drawing.11" ShapeID="_x0000_i1513" DrawAspect="Content" ObjectID="_1466607251" r:id="rId133"/>
              </w:object>
            </w:r>
          </w:p>
          <w:p w:rsidR="00624A76" w:rsidRDefault="00624A76" w:rsidP="00624A76">
            <w:pPr>
              <w:ind w:right="582"/>
            </w:pPr>
          </w:p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1E2527" w:rsidP="00624A76">
            <w:r>
              <w:object w:dxaOrig="5799" w:dyaOrig="4275">
                <v:shape id="_x0000_i1515" type="#_x0000_t75" style="width:289.8pt;height:213.6pt" o:ole="">
                  <v:imagedata r:id="rId134" o:title=""/>
                </v:shape>
                <o:OLEObject Type="Embed" ProgID="Visio.Drawing.11" ShapeID="_x0000_i1515" DrawAspect="Content" ObjectID="_1466607252" r:id="rId13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1E2527" w:rsidP="00624A76">
            <w:r>
              <w:object w:dxaOrig="5799" w:dyaOrig="4275">
                <v:shape id="_x0000_i1517" type="#_x0000_t75" style="width:289.8pt;height:213.6pt" o:ole="">
                  <v:imagedata r:id="rId136" o:title=""/>
                </v:shape>
                <o:OLEObject Type="Embed" ProgID="Visio.Drawing.11" ShapeID="_x0000_i1517" DrawAspect="Content" ObjectID="_1466607253" r:id="rId137"/>
              </w:object>
            </w:r>
          </w:p>
          <w:p w:rsidR="00624A76" w:rsidRDefault="00624A76" w:rsidP="00624A76">
            <w:pPr>
              <w:ind w:right="582"/>
            </w:pPr>
          </w:p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dashed" w:sz="4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top w:val="nil"/>
            </w:tcBorders>
          </w:tcPr>
          <w:p w:rsidR="005F2285" w:rsidRDefault="005F2285" w:rsidP="00A5530A"/>
          <w:p w:rsidR="005F2285" w:rsidRDefault="001E2527" w:rsidP="00A5530A">
            <w:r>
              <w:object w:dxaOrig="5799" w:dyaOrig="4275">
                <v:shape id="_x0000_i1519" type="#_x0000_t75" style="width:289.8pt;height:213.6pt" o:ole="">
                  <v:imagedata r:id="rId138" o:title=""/>
                </v:shape>
                <o:OLEObject Type="Embed" ProgID="Visio.Drawing.11" ShapeID="_x0000_i1519" DrawAspect="Content" ObjectID="_1466607254" r:id="rId139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nil"/>
            </w:tcBorders>
          </w:tcPr>
          <w:p w:rsidR="005F2285" w:rsidRDefault="005F2285" w:rsidP="00A5530A"/>
          <w:p w:rsidR="005F2285" w:rsidRDefault="001E2527" w:rsidP="00A5530A">
            <w:r>
              <w:object w:dxaOrig="5799" w:dyaOrig="4275">
                <v:shape id="_x0000_i1521" type="#_x0000_t75" style="width:289.8pt;height:213.6pt" o:ole="">
                  <v:imagedata r:id="rId140" o:title=""/>
                </v:shape>
                <o:OLEObject Type="Embed" ProgID="Visio.Drawing.11" ShapeID="_x0000_i1521" DrawAspect="Content" ObjectID="_1466607255" r:id="rId141"/>
              </w:object>
            </w:r>
          </w:p>
          <w:p w:rsidR="005F2285" w:rsidRDefault="005F2285" w:rsidP="00A5530A">
            <w:pPr>
              <w:ind w:right="582"/>
            </w:pPr>
          </w:p>
        </w:tc>
      </w:tr>
      <w:tr w:rsidR="005F2285" w:rsidTr="005F2285">
        <w:tc>
          <w:tcPr>
            <w:tcW w:w="6096" w:type="dxa"/>
          </w:tcPr>
          <w:p w:rsidR="005F2285" w:rsidRDefault="005F2285" w:rsidP="00A5530A"/>
          <w:p w:rsidR="005F2285" w:rsidRDefault="001E2527" w:rsidP="00A5530A">
            <w:r>
              <w:object w:dxaOrig="5799" w:dyaOrig="4275">
                <v:shape id="_x0000_i1523" type="#_x0000_t75" style="width:289.8pt;height:213.6pt" o:ole="">
                  <v:imagedata r:id="rId142" o:title=""/>
                </v:shape>
                <o:OLEObject Type="Embed" ProgID="Visio.Drawing.11" ShapeID="_x0000_i1523" DrawAspect="Content" ObjectID="_1466607256" r:id="rId143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</w:tcPr>
          <w:p w:rsidR="005F2285" w:rsidRDefault="005F2285" w:rsidP="00A5530A"/>
          <w:p w:rsidR="005F2285" w:rsidRDefault="001E2527" w:rsidP="00A5530A">
            <w:r>
              <w:object w:dxaOrig="5799" w:dyaOrig="4275">
                <v:shape id="_x0000_i1525" type="#_x0000_t75" style="width:289.8pt;height:213.6pt" o:ole="">
                  <v:imagedata r:id="rId144" o:title=""/>
                </v:shape>
                <o:OLEObject Type="Embed" ProgID="Visio.Drawing.11" ShapeID="_x0000_i1525" DrawAspect="Content" ObjectID="_1466607257" r:id="rId145"/>
              </w:object>
            </w:r>
          </w:p>
          <w:p w:rsidR="005F2285" w:rsidRDefault="005F2285" w:rsidP="00A5530A">
            <w:pPr>
              <w:ind w:right="582"/>
            </w:pPr>
          </w:p>
        </w:tc>
      </w:tr>
      <w:tr w:rsidR="005F2285" w:rsidTr="005F2285">
        <w:tc>
          <w:tcPr>
            <w:tcW w:w="6096" w:type="dxa"/>
            <w:tcBorders>
              <w:bottom w:val="dashed" w:sz="4" w:space="0" w:color="auto"/>
            </w:tcBorders>
          </w:tcPr>
          <w:p w:rsidR="005F2285" w:rsidRDefault="005F2285" w:rsidP="00A5530A"/>
          <w:p w:rsidR="005F2285" w:rsidRDefault="001E2527" w:rsidP="00A5530A">
            <w:r>
              <w:object w:dxaOrig="5799" w:dyaOrig="4275">
                <v:shape id="_x0000_i1527" type="#_x0000_t75" style="width:289.8pt;height:213.6pt" o:ole="">
                  <v:imagedata r:id="rId146" o:title=""/>
                </v:shape>
                <o:OLEObject Type="Embed" ProgID="Visio.Drawing.11" ShapeID="_x0000_i1527" DrawAspect="Content" ObjectID="_1466607258" r:id="rId147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A5530A"/>
          <w:p w:rsidR="005F2285" w:rsidRDefault="001E2527" w:rsidP="00A5530A">
            <w:r>
              <w:object w:dxaOrig="5799" w:dyaOrig="4275">
                <v:shape id="_x0000_i1529" type="#_x0000_t75" style="width:289.8pt;height:213.6pt" o:ole="">
                  <v:imagedata r:id="rId148" o:title=""/>
                </v:shape>
                <o:OLEObject Type="Embed" ProgID="Visio.Drawing.11" ShapeID="_x0000_i1529" DrawAspect="Content" ObjectID="_1466607259" r:id="rId149"/>
              </w:object>
            </w:r>
          </w:p>
          <w:p w:rsidR="005F2285" w:rsidRDefault="005F2285" w:rsidP="00A5530A">
            <w:pPr>
              <w:ind w:right="582"/>
            </w:pPr>
          </w:p>
        </w:tc>
      </w:tr>
    </w:tbl>
    <w:p w:rsidR="00624A76" w:rsidRDefault="00624A76"/>
    <w:p w:rsidR="00EB13CC" w:rsidRDefault="00EB13C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624A76">
        <w:tc>
          <w:tcPr>
            <w:tcW w:w="6096" w:type="dxa"/>
            <w:tcBorders>
              <w:bottom w:val="dashed" w:sz="4" w:space="0" w:color="auto"/>
            </w:tcBorders>
          </w:tcPr>
          <w:p w:rsidR="00787890" w:rsidRDefault="00787890" w:rsidP="00624A76"/>
          <w:p w:rsidR="00787890" w:rsidRDefault="001E2527" w:rsidP="00624A76">
            <w:r>
              <w:object w:dxaOrig="5799" w:dyaOrig="4275">
                <v:shape id="_x0000_i1531" type="#_x0000_t75" style="width:289.8pt;height:213.6pt" o:ole="">
                  <v:imagedata r:id="rId150" o:title=""/>
                </v:shape>
                <o:OLEObject Type="Embed" ProgID="Visio.Drawing.11" ShapeID="_x0000_i1531" DrawAspect="Content" ObjectID="_1466607260" r:id="rId151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87890" w:rsidRDefault="00787890" w:rsidP="00624A76"/>
          <w:p w:rsidR="00787890" w:rsidRDefault="001E2527" w:rsidP="00624A76">
            <w:r>
              <w:object w:dxaOrig="5799" w:dyaOrig="4275">
                <v:shape id="_x0000_i1533" type="#_x0000_t75" style="width:289.8pt;height:213.6pt" o:ole="">
                  <v:imagedata r:id="rId152" o:title=""/>
                </v:shape>
                <o:OLEObject Type="Embed" ProgID="Visio.Drawing.11" ShapeID="_x0000_i1533" DrawAspect="Content" ObjectID="_1466607261" r:id="rId153"/>
              </w:object>
            </w:r>
          </w:p>
          <w:p w:rsidR="00787890" w:rsidRDefault="00787890" w:rsidP="00624A76"/>
        </w:tc>
      </w:tr>
      <w:tr w:rsidR="00787890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p w:rsidR="00787890" w:rsidRDefault="001E2527" w:rsidP="00624A76">
            <w:r>
              <w:object w:dxaOrig="5799" w:dyaOrig="4275">
                <v:shape id="_x0000_i1535" type="#_x0000_t75" style="width:289.8pt;height:213.6pt" o:ole="">
                  <v:imagedata r:id="rId154" o:title=""/>
                </v:shape>
                <o:OLEObject Type="Embed" ProgID="Visio.Drawing.11" ShapeID="_x0000_i1535" DrawAspect="Content" ObjectID="_1466607262" r:id="rId155"/>
              </w:object>
            </w:r>
          </w:p>
          <w:p w:rsidR="00787890" w:rsidRDefault="00787890" w:rsidP="00624A76"/>
          <w:p w:rsidR="00787890" w:rsidRDefault="00787890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787890" w:rsidRDefault="00787890" w:rsidP="00624A76"/>
          <w:p w:rsidR="00787890" w:rsidRDefault="001E2527" w:rsidP="00624A76">
            <w:r>
              <w:object w:dxaOrig="5799" w:dyaOrig="4275">
                <v:shape id="_x0000_i1537" type="#_x0000_t75" style="width:289.8pt;height:213.6pt" o:ole="">
                  <v:imagedata r:id="rId156" o:title=""/>
                </v:shape>
                <o:OLEObject Type="Embed" ProgID="Visio.Drawing.11" ShapeID="_x0000_i1537" DrawAspect="Content" ObjectID="_1466607263" r:id="rId157"/>
              </w:object>
            </w:r>
          </w:p>
          <w:p w:rsidR="00787890" w:rsidRDefault="00787890" w:rsidP="00624A76"/>
        </w:tc>
      </w:tr>
      <w:tr w:rsidR="00624A76" w:rsidTr="00624A7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1E2527" w:rsidP="00624A76">
            <w:r>
              <w:object w:dxaOrig="5799" w:dyaOrig="4275">
                <v:shape id="_x0000_i1539" type="#_x0000_t75" style="width:289.8pt;height:213.6pt" o:ole="">
                  <v:imagedata r:id="rId158" o:title=""/>
                </v:shape>
                <o:OLEObject Type="Embed" ProgID="Visio.Drawing.11" ShapeID="_x0000_i1539" DrawAspect="Content" ObjectID="_1466607264" r:id="rId15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1E2527" w:rsidP="00624A76">
            <w:r>
              <w:object w:dxaOrig="5799" w:dyaOrig="4275">
                <v:shape id="_x0000_i1541" type="#_x0000_t75" style="width:289.8pt;height:213.6pt" o:ole="">
                  <v:imagedata r:id="rId160" o:title=""/>
                </v:shape>
                <o:OLEObject Type="Embed" ProgID="Visio.Drawing.11" ShapeID="_x0000_i1541" DrawAspect="Content" ObjectID="_1466607265" r:id="rId161"/>
              </w:object>
            </w:r>
          </w:p>
          <w:p w:rsidR="00624A76" w:rsidRDefault="00624A76" w:rsidP="00624A76"/>
        </w:tc>
      </w:tr>
    </w:tbl>
    <w:p w:rsidR="00506EE7" w:rsidRDefault="00506EE7"/>
    <w:p w:rsidR="00506EE7" w:rsidRDefault="00506EE7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06EE7" w:rsidTr="00506EE7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1E2527" w:rsidP="00A5530A">
            <w:r>
              <w:object w:dxaOrig="5799" w:dyaOrig="4275">
                <v:shape id="_x0000_i1543" type="#_x0000_t75" style="width:289.8pt;height:213.6pt" o:ole="">
                  <v:imagedata r:id="rId162" o:title=""/>
                </v:shape>
                <o:OLEObject Type="Embed" ProgID="Visio.Drawing.11" ShapeID="_x0000_i1543" DrawAspect="Content" ObjectID="_1466607266" r:id="rId163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506EE7" w:rsidRDefault="00506EE7" w:rsidP="00A5530A"/>
          <w:p w:rsidR="00506EE7" w:rsidRDefault="001E2527" w:rsidP="00A5530A">
            <w:r>
              <w:object w:dxaOrig="5799" w:dyaOrig="4275">
                <v:shape id="_x0000_i1545" type="#_x0000_t75" style="width:289.8pt;height:213.6pt" o:ole="">
                  <v:imagedata r:id="rId164" o:title=""/>
                </v:shape>
                <o:OLEObject Type="Embed" ProgID="Visio.Drawing.11" ShapeID="_x0000_i1545" DrawAspect="Content" ObjectID="_1466607267" r:id="rId165"/>
              </w:object>
            </w:r>
          </w:p>
          <w:p w:rsidR="00506EE7" w:rsidRDefault="00506EE7" w:rsidP="00A5530A"/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1E2527" w:rsidP="00A5530A">
            <w:r>
              <w:object w:dxaOrig="5799" w:dyaOrig="4275">
                <v:shape id="_x0000_i1547" type="#_x0000_t75" style="width:289.8pt;height:213.6pt" o:ole="">
                  <v:imagedata r:id="rId166" o:title=""/>
                </v:shape>
                <o:OLEObject Type="Embed" ProgID="Visio.Drawing.11" ShapeID="_x0000_i1547" DrawAspect="Content" ObjectID="_1466607268" r:id="rId167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</w:tcBorders>
          </w:tcPr>
          <w:p w:rsidR="00506EE7" w:rsidRDefault="00506EE7" w:rsidP="00A5530A"/>
          <w:p w:rsidR="00506EE7" w:rsidRDefault="001E2527" w:rsidP="00A5530A">
            <w:r>
              <w:object w:dxaOrig="5799" w:dyaOrig="4275">
                <v:shape id="_x0000_i1549" type="#_x0000_t75" style="width:289.8pt;height:213.6pt" o:ole="">
                  <v:imagedata r:id="rId168" o:title=""/>
                </v:shape>
                <o:OLEObject Type="Embed" ProgID="Visio.Drawing.11" ShapeID="_x0000_i1549" DrawAspect="Content" ObjectID="_1466607269" r:id="rId169"/>
              </w:object>
            </w:r>
          </w:p>
          <w:p w:rsidR="00506EE7" w:rsidRDefault="00506EE7" w:rsidP="00A5530A"/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06EE7" w:rsidRDefault="00506EE7" w:rsidP="00A5530A"/>
          <w:p w:rsidR="00506EE7" w:rsidRDefault="001E2527" w:rsidP="00A5530A">
            <w:r>
              <w:object w:dxaOrig="5799" w:dyaOrig="4275">
                <v:shape id="_x0000_i1551" type="#_x0000_t75" style="width:289.8pt;height:213.6pt" o:ole="">
                  <v:imagedata r:id="rId170" o:title=""/>
                </v:shape>
                <o:OLEObject Type="Embed" ProgID="Visio.Drawing.11" ShapeID="_x0000_i1551" DrawAspect="Content" ObjectID="_1466607270" r:id="rId171"/>
              </w:object>
            </w:r>
          </w:p>
          <w:p w:rsidR="00506EE7" w:rsidRDefault="00506EE7" w:rsidP="00A5530A"/>
          <w:p w:rsidR="00506EE7" w:rsidRDefault="00506EE7" w:rsidP="00A5530A"/>
        </w:tc>
        <w:tc>
          <w:tcPr>
            <w:tcW w:w="6502" w:type="dxa"/>
            <w:tcBorders>
              <w:left w:val="dashed" w:sz="4" w:space="0" w:color="auto"/>
              <w:bottom w:val="dashed" w:sz="4" w:space="0" w:color="auto"/>
            </w:tcBorders>
          </w:tcPr>
          <w:p w:rsidR="00506EE7" w:rsidRDefault="00506EE7" w:rsidP="00A5530A"/>
          <w:p w:rsidR="00506EE7" w:rsidRDefault="001E2527" w:rsidP="00A5530A">
            <w:r>
              <w:object w:dxaOrig="5799" w:dyaOrig="4275">
                <v:shape id="_x0000_i1553" type="#_x0000_t75" style="width:289.8pt;height:213.6pt" o:ole="">
                  <v:imagedata r:id="rId172" o:title=""/>
                </v:shape>
                <o:OLEObject Type="Embed" ProgID="Visio.Drawing.11" ShapeID="_x0000_i1553" DrawAspect="Content" ObjectID="_1466607271" r:id="rId173"/>
              </w:object>
            </w:r>
          </w:p>
          <w:p w:rsidR="00506EE7" w:rsidRDefault="00506EE7" w:rsidP="00A5530A"/>
        </w:tc>
      </w:tr>
    </w:tbl>
    <w:p w:rsidR="003A48BC" w:rsidRDefault="003A48BC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87890" w:rsidTr="003A48BC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1E2527" w:rsidP="00624A76">
            <w:r>
              <w:object w:dxaOrig="5799" w:dyaOrig="4275">
                <v:shape id="_x0000_i1555" type="#_x0000_t75" style="width:289.8pt;height:213.6pt" o:ole="">
                  <v:imagedata r:id="rId174" o:title=""/>
                </v:shape>
                <o:OLEObject Type="Embed" ProgID="Visio.Drawing.11" ShapeID="_x0000_i1555" DrawAspect="Content" ObjectID="_1466607272" r:id="rId175"/>
              </w:object>
            </w:r>
          </w:p>
          <w:p w:rsidR="003A48BC" w:rsidRDefault="003A48BC" w:rsidP="00624A76"/>
          <w:p w:rsidR="00787890" w:rsidRDefault="00787890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787890" w:rsidRDefault="00787890" w:rsidP="00624A76"/>
          <w:p w:rsidR="00787890" w:rsidRDefault="001E2527" w:rsidP="00624A76">
            <w:r>
              <w:object w:dxaOrig="5799" w:dyaOrig="4275">
                <v:shape id="_x0000_i1557" type="#_x0000_t75" style="width:289.8pt;height:213.6pt" o:ole="">
                  <v:imagedata r:id="rId176" o:title=""/>
                </v:shape>
                <o:OLEObject Type="Embed" ProgID="Visio.Drawing.11" ShapeID="_x0000_i1557" DrawAspect="Content" ObjectID="_1466607273" r:id="rId177"/>
              </w:object>
            </w:r>
          </w:p>
        </w:tc>
      </w:tr>
      <w:tr w:rsidR="009E2731" w:rsidTr="003A48BC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E2731" w:rsidRDefault="009E2731" w:rsidP="00624A76"/>
          <w:p w:rsidR="009E2731" w:rsidRDefault="001E2527" w:rsidP="00624A76">
            <w:r>
              <w:object w:dxaOrig="5799" w:dyaOrig="4275">
                <v:shape id="_x0000_i1559" type="#_x0000_t75" style="width:289.8pt;height:213.6pt" o:ole="">
                  <v:imagedata r:id="rId178" o:title=""/>
                </v:shape>
                <o:OLEObject Type="Embed" ProgID="Visio.Drawing.11" ShapeID="_x0000_i1559" DrawAspect="Content" ObjectID="_1466607274" r:id="rId179"/>
              </w:object>
            </w:r>
          </w:p>
          <w:p w:rsidR="009E2731" w:rsidRDefault="009E2731" w:rsidP="00624A76"/>
          <w:p w:rsidR="009E2731" w:rsidRDefault="009E2731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E2731" w:rsidRDefault="009E2731" w:rsidP="00624A76"/>
          <w:p w:rsidR="009E2731" w:rsidRDefault="001E2527" w:rsidP="00624A76">
            <w:r>
              <w:object w:dxaOrig="5799" w:dyaOrig="4275">
                <v:shape id="_x0000_i1561" type="#_x0000_t75" style="width:289.8pt;height:213.6pt" o:ole="">
                  <v:imagedata r:id="rId180" o:title=""/>
                </v:shape>
                <o:OLEObject Type="Embed" ProgID="Visio.Drawing.11" ShapeID="_x0000_i1561" DrawAspect="Content" ObjectID="_1466607275" r:id="rId181"/>
              </w:object>
            </w:r>
          </w:p>
        </w:tc>
      </w:tr>
      <w:tr w:rsidR="009E2731" w:rsidTr="003A48BC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E2731" w:rsidRDefault="009E2731" w:rsidP="00624A76"/>
          <w:p w:rsidR="009E2731" w:rsidRDefault="001E2527" w:rsidP="00624A76">
            <w:r>
              <w:object w:dxaOrig="5799" w:dyaOrig="4275">
                <v:shape id="_x0000_i1563" type="#_x0000_t75" style="width:289.8pt;height:213.6pt" o:ole="">
                  <v:imagedata r:id="rId182" o:title=""/>
                </v:shape>
                <o:OLEObject Type="Embed" ProgID="Visio.Drawing.11" ShapeID="_x0000_i1563" DrawAspect="Content" ObjectID="_1466607276" r:id="rId183"/>
              </w:object>
            </w:r>
          </w:p>
          <w:p w:rsidR="009E2731" w:rsidRDefault="009E2731" w:rsidP="00624A76"/>
          <w:p w:rsidR="009E2731" w:rsidRDefault="009E2731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E2731" w:rsidRDefault="009E2731" w:rsidP="00624A76"/>
          <w:p w:rsidR="009E2731" w:rsidRDefault="001E2527" w:rsidP="00624A76">
            <w:r>
              <w:object w:dxaOrig="5799" w:dyaOrig="4275">
                <v:shape id="_x0000_i1565" type="#_x0000_t75" style="width:289.8pt;height:213.6pt" o:ole="">
                  <v:imagedata r:id="rId184" o:title=""/>
                </v:shape>
                <o:OLEObject Type="Embed" ProgID="Visio.Drawing.11" ShapeID="_x0000_i1565" DrawAspect="Content" ObjectID="_1466607277" r:id="rId185"/>
              </w:object>
            </w:r>
          </w:p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F73EFF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1E2527" w:rsidP="00624A76">
            <w:r>
              <w:object w:dxaOrig="5799" w:dyaOrig="4275">
                <v:shape id="_x0000_i1567" type="#_x0000_t75" style="width:289.8pt;height:213.6pt" o:ole="">
                  <v:imagedata r:id="rId186" o:title=""/>
                </v:shape>
                <o:OLEObject Type="Embed" ProgID="Visio.Drawing.11" ShapeID="_x0000_i1567" DrawAspect="Content" ObjectID="_1466607278" r:id="rId187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1E2527" w:rsidP="00624A76">
            <w:r>
              <w:object w:dxaOrig="5799" w:dyaOrig="4275">
                <v:shape id="_x0000_i1569" type="#_x0000_t75" style="width:289.8pt;height:213.6pt" o:ole="">
                  <v:imagedata r:id="rId188" o:title=""/>
                </v:shape>
                <o:OLEObject Type="Embed" ProgID="Visio.Drawing.11" ShapeID="_x0000_i1569" DrawAspect="Content" ObjectID="_1466607279" r:id="rId189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1E2527" w:rsidP="00624A76">
            <w:r>
              <w:object w:dxaOrig="5799" w:dyaOrig="4275">
                <v:shape id="_x0000_i1571" type="#_x0000_t75" style="width:289.8pt;height:213.6pt" o:ole="">
                  <v:imagedata r:id="rId190" o:title=""/>
                </v:shape>
                <o:OLEObject Type="Embed" ProgID="Visio.Drawing.11" ShapeID="_x0000_i1571" DrawAspect="Content" ObjectID="_1466607280" r:id="rId191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1E2527" w:rsidP="00624A76">
            <w:r>
              <w:object w:dxaOrig="5799" w:dyaOrig="4275">
                <v:shape id="_x0000_i1573" type="#_x0000_t75" style="width:289.8pt;height:213.6pt" o:ole="">
                  <v:imagedata r:id="rId192" o:title=""/>
                </v:shape>
                <o:OLEObject Type="Embed" ProgID="Visio.Drawing.11" ShapeID="_x0000_i1573" DrawAspect="Content" ObjectID="_1466607281" r:id="rId193"/>
              </w:object>
            </w:r>
          </w:p>
        </w:tc>
      </w:tr>
      <w:tr w:rsidR="00624A76" w:rsidTr="00624A76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1E2527" w:rsidP="00624A76">
            <w:r>
              <w:object w:dxaOrig="5799" w:dyaOrig="4275">
                <v:shape id="_x0000_i1575" type="#_x0000_t75" style="width:289.8pt;height:213.6pt" o:ole="">
                  <v:imagedata r:id="rId194" o:title=""/>
                </v:shape>
                <o:OLEObject Type="Embed" ProgID="Visio.Drawing.11" ShapeID="_x0000_i1575" DrawAspect="Content" ObjectID="_1466607282" r:id="rId195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624A76" w:rsidRDefault="00624A76" w:rsidP="00624A76"/>
          <w:p w:rsidR="00624A76" w:rsidRDefault="001E2527" w:rsidP="00624A76">
            <w:r>
              <w:object w:dxaOrig="5799" w:dyaOrig="4275">
                <v:shape id="_x0000_i1577" type="#_x0000_t75" style="width:289.8pt;height:213.6pt" o:ole="">
                  <v:imagedata r:id="rId196" o:title=""/>
                </v:shape>
                <o:OLEObject Type="Embed" ProgID="Visio.Drawing.11" ShapeID="_x0000_i1577" DrawAspect="Content" ObjectID="_1466607283" r:id="rId197"/>
              </w:object>
            </w:r>
          </w:p>
          <w:p w:rsidR="00624A76" w:rsidRDefault="00624A76" w:rsidP="00624A76"/>
          <w:p w:rsidR="00624A76" w:rsidRDefault="00624A76" w:rsidP="00624A76"/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624A76" w:rsidTr="00F73EFF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1E2527" w:rsidP="00624A76">
            <w:r>
              <w:object w:dxaOrig="5799" w:dyaOrig="4275">
                <v:shape id="_x0000_i1579" type="#_x0000_t75" style="width:289.8pt;height:213.6pt" o:ole="">
                  <v:imagedata r:id="rId198" o:title=""/>
                </v:shape>
                <o:OLEObject Type="Embed" ProgID="Visio.Drawing.11" ShapeID="_x0000_i1579" DrawAspect="Content" ObjectID="_1466607284" r:id="rId199"/>
              </w:object>
            </w:r>
          </w:p>
          <w:p w:rsidR="00624A76" w:rsidRDefault="00624A76" w:rsidP="00624A76"/>
          <w:p w:rsidR="00624A76" w:rsidRDefault="00624A76" w:rsidP="00624A76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1E2527" w:rsidP="00624A76">
            <w:r>
              <w:object w:dxaOrig="5799" w:dyaOrig="4275">
                <v:shape id="_x0000_i1581" type="#_x0000_t75" style="width:289.8pt;height:213.6pt" o:ole="">
                  <v:imagedata r:id="rId200" o:title=""/>
                </v:shape>
                <o:OLEObject Type="Embed" ProgID="Visio.Drawing.11" ShapeID="_x0000_i1581" DrawAspect="Content" ObjectID="_1466607285" r:id="rId201"/>
              </w:object>
            </w:r>
          </w:p>
          <w:p w:rsidR="00624A76" w:rsidRDefault="00624A76" w:rsidP="00624A76"/>
          <w:p w:rsidR="00624A76" w:rsidRDefault="00624A76" w:rsidP="00624A76"/>
        </w:tc>
      </w:tr>
      <w:tr w:rsidR="00624A76" w:rsidTr="00624A76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24A76" w:rsidRDefault="00624A76" w:rsidP="00624A76"/>
          <w:p w:rsidR="00624A76" w:rsidRDefault="001E2527" w:rsidP="00624A76">
            <w:r>
              <w:object w:dxaOrig="5799" w:dyaOrig="4275">
                <v:shape id="_x0000_i1583" type="#_x0000_t75" style="width:289.8pt;height:213.6pt" o:ole="">
                  <v:imagedata r:id="rId202" o:title=""/>
                </v:shape>
                <o:OLEObject Type="Embed" ProgID="Visio.Drawing.11" ShapeID="_x0000_i1583" DrawAspect="Content" ObjectID="_1466607286" r:id="rId203"/>
              </w:object>
            </w:r>
          </w:p>
          <w:p w:rsidR="00624A76" w:rsidRDefault="00624A76" w:rsidP="00624A76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24A76" w:rsidRDefault="00624A76" w:rsidP="00624A76"/>
          <w:p w:rsidR="00624A76" w:rsidRDefault="001E2527" w:rsidP="00624A76">
            <w:r>
              <w:object w:dxaOrig="5799" w:dyaOrig="4275">
                <v:shape id="_x0000_i1585" type="#_x0000_t75" style="width:289.8pt;height:213.6pt" o:ole="">
                  <v:imagedata r:id="rId204" o:title=""/>
                </v:shape>
                <o:OLEObject Type="Embed" ProgID="Visio.Drawing.11" ShapeID="_x0000_i1585" DrawAspect="Content" ObjectID="_1466607287" r:id="rId205"/>
              </w:object>
            </w:r>
          </w:p>
        </w:tc>
      </w:tr>
      <w:tr w:rsidR="00906F67" w:rsidTr="00FD4A3C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dashed" w:sz="4" w:space="0" w:color="auto"/>
            <w:insideV w:val="dashed" w:sz="4" w:space="0" w:color="auto"/>
          </w:tblBorders>
        </w:tblPrEx>
        <w:tc>
          <w:tcPr>
            <w:tcW w:w="6096" w:type="dxa"/>
            <w:tcBorders>
              <w:bottom w:val="dashed" w:sz="4" w:space="0" w:color="auto"/>
            </w:tcBorders>
          </w:tcPr>
          <w:p w:rsidR="003A48BC" w:rsidRDefault="003A48BC" w:rsidP="00624A76"/>
          <w:p w:rsidR="00906F67" w:rsidRDefault="001E2527" w:rsidP="00624A76">
            <w:r>
              <w:object w:dxaOrig="5799" w:dyaOrig="4275">
                <v:shape id="_x0000_i1587" type="#_x0000_t75" style="width:289.8pt;height:213.6pt" o:ole="">
                  <v:imagedata r:id="rId206" o:title=""/>
                </v:shape>
                <o:OLEObject Type="Embed" ProgID="Visio.Drawing.11" ShapeID="_x0000_i1587" DrawAspect="Content" ObjectID="_1466607288" r:id="rId207"/>
              </w:object>
            </w:r>
          </w:p>
          <w:p w:rsidR="003A48BC" w:rsidRDefault="003A48BC" w:rsidP="00624A76"/>
          <w:p w:rsidR="00906F67" w:rsidRDefault="00906F6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3A48BC" w:rsidRDefault="003A48BC" w:rsidP="00624A76"/>
          <w:p w:rsidR="00906F67" w:rsidRDefault="001E2527" w:rsidP="00624A76">
            <w:r>
              <w:object w:dxaOrig="5799" w:dyaOrig="4275">
                <v:shape id="_x0000_i1589" type="#_x0000_t75" style="width:289.8pt;height:213.6pt" o:ole="">
                  <v:imagedata r:id="rId208" o:title=""/>
                </v:shape>
                <o:OLEObject Type="Embed" ProgID="Visio.Drawing.11" ShapeID="_x0000_i1589" DrawAspect="Content" ObjectID="_1466607289" r:id="rId209"/>
              </w:object>
            </w:r>
          </w:p>
          <w:p w:rsidR="00906F67" w:rsidRDefault="00906F67" w:rsidP="00624A76"/>
          <w:p w:rsidR="00906F67" w:rsidRDefault="00906F67" w:rsidP="00624A76">
            <w:pPr>
              <w:ind w:right="582"/>
            </w:pPr>
          </w:p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F73EFF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1E2527" w:rsidP="00624A76">
            <w:r>
              <w:object w:dxaOrig="5799" w:dyaOrig="4275">
                <v:shape id="_x0000_i1591" type="#_x0000_t75" style="width:289.8pt;height:213.6pt" o:ole="">
                  <v:imagedata r:id="rId210" o:title=""/>
                </v:shape>
                <o:OLEObject Type="Embed" ProgID="Visio.Drawing.11" ShapeID="_x0000_i1591" DrawAspect="Content" ObjectID="_1466607290" r:id="rId211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1E2527" w:rsidP="00624A76">
            <w:r>
              <w:object w:dxaOrig="5799" w:dyaOrig="4275">
                <v:shape id="_x0000_i1593" type="#_x0000_t75" style="width:289.8pt;height:213.6pt" o:ole="">
                  <v:imagedata r:id="rId212" o:title=""/>
                </v:shape>
                <o:OLEObject Type="Embed" ProgID="Visio.Drawing.11" ShapeID="_x0000_i1593" DrawAspect="Content" ObjectID="_1466607291" r:id="rId213"/>
              </w:object>
            </w:r>
          </w:p>
          <w:p w:rsidR="003A48BC" w:rsidRDefault="003A48BC" w:rsidP="00624A76"/>
        </w:tc>
      </w:tr>
      <w:tr w:rsidR="00FD4A3C" w:rsidTr="00FD4A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FD4A3C" w:rsidRDefault="00FD4A3C" w:rsidP="00A5530A"/>
          <w:p w:rsidR="00FD4A3C" w:rsidRDefault="001E2527" w:rsidP="00A5530A">
            <w:r>
              <w:object w:dxaOrig="5799" w:dyaOrig="4275">
                <v:shape id="_x0000_i1595" type="#_x0000_t75" style="width:289.8pt;height:213.6pt" o:ole="">
                  <v:imagedata r:id="rId214" o:title=""/>
                </v:shape>
                <o:OLEObject Type="Embed" ProgID="Visio.Drawing.11" ShapeID="_x0000_i1595" DrawAspect="Content" ObjectID="_1466607292" r:id="rId215"/>
              </w:object>
            </w:r>
          </w:p>
          <w:p w:rsidR="00FD4A3C" w:rsidRDefault="00FD4A3C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FD4A3C" w:rsidRDefault="00FD4A3C" w:rsidP="00A5530A"/>
          <w:p w:rsidR="00FD4A3C" w:rsidRDefault="001E2527" w:rsidP="00A5530A">
            <w:r>
              <w:object w:dxaOrig="5799" w:dyaOrig="4275">
                <v:shape id="_x0000_i1597" type="#_x0000_t75" style="width:289.8pt;height:213.6pt" o:ole="">
                  <v:imagedata r:id="rId216" o:title=""/>
                </v:shape>
                <o:OLEObject Type="Embed" ProgID="Visio.Drawing.11" ShapeID="_x0000_i1597" DrawAspect="Content" ObjectID="_1466607293" r:id="rId217"/>
              </w:object>
            </w:r>
          </w:p>
        </w:tc>
      </w:tr>
      <w:tr w:rsidR="00906F67" w:rsidTr="00893F03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1E2527" w:rsidP="00624A76">
            <w:r>
              <w:object w:dxaOrig="5799" w:dyaOrig="4275">
                <v:shape id="_x0000_i1599" type="#_x0000_t75" style="width:289.8pt;height:213.6pt" o:ole="">
                  <v:imagedata r:id="rId218" o:title=""/>
                </v:shape>
                <o:OLEObject Type="Embed" ProgID="Visio.Drawing.11" ShapeID="_x0000_i1599" DrawAspect="Content" ObjectID="_1466607294" r:id="rId219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906F67" w:rsidRDefault="00906F67" w:rsidP="00624A76"/>
          <w:p w:rsidR="00906F67" w:rsidRDefault="001E2527" w:rsidP="00624A76">
            <w:r>
              <w:object w:dxaOrig="5799" w:dyaOrig="4275">
                <v:shape id="_x0000_i1601" type="#_x0000_t75" style="width:289.8pt;height:213.6pt" o:ole="">
                  <v:imagedata r:id="rId220" o:title=""/>
                </v:shape>
                <o:OLEObject Type="Embed" ProgID="Visio.Drawing.11" ShapeID="_x0000_i1601" DrawAspect="Content" ObjectID="_1466607295" r:id="rId221"/>
              </w:object>
            </w:r>
          </w:p>
          <w:p w:rsidR="003A48BC" w:rsidRDefault="003A48BC" w:rsidP="00624A76"/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F73EFF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893F03" w:rsidRDefault="00893F03" w:rsidP="00624A76"/>
          <w:p w:rsidR="00906F67" w:rsidRDefault="001E2527" w:rsidP="00624A76">
            <w:r>
              <w:object w:dxaOrig="5799" w:dyaOrig="4275">
                <v:shape id="_x0000_i1603" type="#_x0000_t75" style="width:289.8pt;height:213.6pt" o:ole="">
                  <v:imagedata r:id="rId222" o:title=""/>
                </v:shape>
                <o:OLEObject Type="Embed" ProgID="Visio.Drawing.11" ShapeID="_x0000_i1603" DrawAspect="Content" ObjectID="_1466607296" r:id="rId223"/>
              </w:object>
            </w:r>
          </w:p>
          <w:p w:rsidR="00893F03" w:rsidRDefault="00893F03" w:rsidP="00624A76"/>
          <w:p w:rsidR="00906F67" w:rsidRDefault="00906F67" w:rsidP="00624A76"/>
        </w:tc>
        <w:tc>
          <w:tcPr>
            <w:tcW w:w="6502" w:type="dxa"/>
          </w:tcPr>
          <w:p w:rsidR="00906F67" w:rsidRDefault="00906F67" w:rsidP="00624A76"/>
          <w:p w:rsidR="00906F67" w:rsidRDefault="001E2527" w:rsidP="00624A76">
            <w:r>
              <w:object w:dxaOrig="5799" w:dyaOrig="4275">
                <v:shape id="_x0000_i1605" type="#_x0000_t75" style="width:289.8pt;height:213.6pt" o:ole="">
                  <v:imagedata r:id="rId224" o:title=""/>
                </v:shape>
                <o:OLEObject Type="Embed" ProgID="Visio.Drawing.11" ShapeID="_x0000_i1605" DrawAspect="Content" ObjectID="_1466607297" r:id="rId225"/>
              </w:object>
            </w:r>
          </w:p>
          <w:p w:rsidR="00906F67" w:rsidRDefault="00906F67" w:rsidP="00624A76">
            <w:pPr>
              <w:ind w:right="582"/>
            </w:pPr>
          </w:p>
        </w:tc>
      </w:tr>
      <w:tr w:rsidR="00506EE7" w:rsidTr="00506EE7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506EE7" w:rsidRDefault="00506EE7" w:rsidP="00624A76"/>
          <w:p w:rsidR="00506EE7" w:rsidRDefault="001E2527" w:rsidP="00624A76">
            <w:r>
              <w:object w:dxaOrig="5799" w:dyaOrig="4275">
                <v:shape id="_x0000_i1607" type="#_x0000_t75" style="width:289.8pt;height:213.6pt" o:ole="">
                  <v:imagedata r:id="rId226" o:title=""/>
                </v:shape>
                <o:OLEObject Type="Embed" ProgID="Visio.Drawing.11" ShapeID="_x0000_i1607" DrawAspect="Content" ObjectID="_1466607298" r:id="rId227"/>
              </w:object>
            </w:r>
          </w:p>
        </w:tc>
        <w:tc>
          <w:tcPr>
            <w:tcW w:w="6502" w:type="dxa"/>
            <w:tcBorders>
              <w:bottom w:val="dashed" w:sz="4" w:space="0" w:color="auto"/>
            </w:tcBorders>
          </w:tcPr>
          <w:p w:rsidR="00506EE7" w:rsidRDefault="00506EE7" w:rsidP="00624A76"/>
          <w:p w:rsidR="00506EE7" w:rsidRDefault="001E2527" w:rsidP="00624A76">
            <w:r>
              <w:object w:dxaOrig="5799" w:dyaOrig="4275">
                <v:shape id="_x0000_i1609" type="#_x0000_t75" style="width:289.8pt;height:213.6pt" o:ole="">
                  <v:imagedata r:id="rId228" o:title=""/>
                </v:shape>
                <o:OLEObject Type="Embed" ProgID="Visio.Drawing.11" ShapeID="_x0000_i1609" DrawAspect="Content" ObjectID="_1466607299" r:id="rId229"/>
              </w:object>
            </w:r>
          </w:p>
          <w:p w:rsidR="00506EE7" w:rsidRDefault="00506EE7" w:rsidP="00624A76"/>
          <w:p w:rsidR="00506EE7" w:rsidRDefault="00506EE7" w:rsidP="00624A76"/>
        </w:tc>
      </w:tr>
      <w:tr w:rsidR="00906F67" w:rsidTr="00F73EFF">
        <w:tc>
          <w:tcPr>
            <w:tcW w:w="6096" w:type="dxa"/>
            <w:tcBorders>
              <w:bottom w:val="dashSmallGap" w:sz="4" w:space="0" w:color="auto"/>
            </w:tcBorders>
          </w:tcPr>
          <w:p w:rsidR="00AB0383" w:rsidRDefault="00AB0383" w:rsidP="00624A76"/>
          <w:p w:rsidR="00906F67" w:rsidRDefault="001E2527" w:rsidP="00624A76">
            <w:r>
              <w:object w:dxaOrig="5799" w:dyaOrig="4275">
                <v:shape id="_x0000_i1611" type="#_x0000_t75" style="width:289.8pt;height:213.6pt" o:ole="">
                  <v:imagedata r:id="rId230" o:title=""/>
                </v:shape>
                <o:OLEObject Type="Embed" ProgID="Visio.Drawing.11" ShapeID="_x0000_i1611" DrawAspect="Content" ObjectID="_1466607300" r:id="rId231"/>
              </w:object>
            </w:r>
          </w:p>
          <w:p w:rsidR="00893F03" w:rsidRDefault="00893F03" w:rsidP="00624A76"/>
          <w:p w:rsidR="00906F67" w:rsidRDefault="00906F67" w:rsidP="00624A76"/>
        </w:tc>
        <w:tc>
          <w:tcPr>
            <w:tcW w:w="6502" w:type="dxa"/>
            <w:tcBorders>
              <w:bottom w:val="dashSmallGap" w:sz="4" w:space="0" w:color="auto"/>
            </w:tcBorders>
          </w:tcPr>
          <w:p w:rsidR="00AB0383" w:rsidRDefault="00AB0383" w:rsidP="00624A76"/>
          <w:p w:rsidR="00906F67" w:rsidRDefault="001E2527" w:rsidP="00624A76">
            <w:r>
              <w:object w:dxaOrig="5799" w:dyaOrig="4275">
                <v:shape id="_x0000_i1613" type="#_x0000_t75" style="width:289.8pt;height:213.6pt" o:ole="">
                  <v:imagedata r:id="rId232" o:title=""/>
                </v:shape>
                <o:OLEObject Type="Embed" ProgID="Visio.Drawing.11" ShapeID="_x0000_i1613" DrawAspect="Content" ObjectID="_1466607301" r:id="rId233"/>
              </w:object>
            </w:r>
          </w:p>
          <w:p w:rsidR="00906F67" w:rsidRDefault="00906F67" w:rsidP="00624A76"/>
          <w:p w:rsidR="00906F67" w:rsidRDefault="00906F67" w:rsidP="00624A76">
            <w:pPr>
              <w:ind w:right="582"/>
            </w:pPr>
          </w:p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906F67" w:rsidTr="00893F03">
        <w:tc>
          <w:tcPr>
            <w:tcW w:w="6096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1E2527" w:rsidP="00624A76">
            <w:r>
              <w:object w:dxaOrig="5799" w:dyaOrig="4275">
                <v:shape id="_x0000_i1615" type="#_x0000_t75" style="width:289.8pt;height:213.6pt" o:ole="">
                  <v:imagedata r:id="rId234" o:title=""/>
                </v:shape>
                <o:OLEObject Type="Embed" ProgID="Visio.Drawing.11" ShapeID="_x0000_i1615" DrawAspect="Content" ObjectID="_1466607302" r:id="rId235"/>
              </w:object>
            </w:r>
          </w:p>
          <w:p w:rsidR="00906F67" w:rsidRDefault="00906F67" w:rsidP="00624A76"/>
          <w:p w:rsidR="00906F67" w:rsidRDefault="00906F67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AB0383" w:rsidRDefault="00AB0383" w:rsidP="00624A76"/>
          <w:p w:rsidR="00906F67" w:rsidRDefault="001E2527" w:rsidP="00624A76">
            <w:r>
              <w:object w:dxaOrig="5799" w:dyaOrig="4275">
                <v:shape id="_x0000_i1617" type="#_x0000_t75" style="width:289.8pt;height:213.6pt" o:ole="">
                  <v:imagedata r:id="rId236" o:title=""/>
                </v:shape>
                <o:OLEObject Type="Embed" ProgID="Visio.Drawing.11" ShapeID="_x0000_i1617" DrawAspect="Content" ObjectID="_1466607303" r:id="rId237"/>
              </w:object>
            </w:r>
          </w:p>
          <w:p w:rsidR="00906F67" w:rsidRDefault="00906F67" w:rsidP="00624A76"/>
          <w:p w:rsidR="00906F67" w:rsidRDefault="00906F67" w:rsidP="00624A76"/>
        </w:tc>
      </w:tr>
      <w:tr w:rsidR="00906F67" w:rsidTr="009E2731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1E2527" w:rsidP="00624A76">
            <w:r>
              <w:object w:dxaOrig="5799" w:dyaOrig="4275">
                <v:shape id="_x0000_i1619" type="#_x0000_t75" style="width:289.8pt;height:213.6pt" o:ole="">
                  <v:imagedata r:id="rId238" o:title=""/>
                </v:shape>
                <o:OLEObject Type="Embed" ProgID="Visio.Drawing.11" ShapeID="_x0000_i1619" DrawAspect="Content" ObjectID="_1466607304" r:id="rId239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906F67" w:rsidRDefault="001E2527" w:rsidP="00624A76">
            <w:r>
              <w:object w:dxaOrig="5799" w:dyaOrig="4275">
                <v:shape id="_x0000_i1621" type="#_x0000_t75" style="width:289.8pt;height:213.6pt" o:ole="">
                  <v:imagedata r:id="rId240" o:title=""/>
                </v:shape>
                <o:OLEObject Type="Embed" ProgID="Visio.Drawing.11" ShapeID="_x0000_i1621" DrawAspect="Content" ObjectID="_1466607305" r:id="rId241"/>
              </w:object>
            </w:r>
          </w:p>
          <w:p w:rsidR="00893F03" w:rsidRDefault="00893F03" w:rsidP="00624A76"/>
        </w:tc>
      </w:tr>
      <w:tr w:rsidR="0073178A" w:rsidTr="009E2731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475537" w:rsidRDefault="00475537" w:rsidP="00624A76"/>
          <w:p w:rsidR="0073178A" w:rsidRDefault="001E2527" w:rsidP="00624A76">
            <w:r>
              <w:object w:dxaOrig="5799" w:dyaOrig="4275">
                <v:shape id="_x0000_i1623" type="#_x0000_t75" style="width:289.8pt;height:213.6pt" o:ole="">
                  <v:imagedata r:id="rId242" o:title=""/>
                </v:shape>
                <o:OLEObject Type="Embed" ProgID="Visio.Drawing.11" ShapeID="_x0000_i1623" DrawAspect="Content" ObjectID="_1466607306" r:id="rId243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475537" w:rsidRDefault="00475537" w:rsidP="00624A76"/>
          <w:p w:rsidR="0073178A" w:rsidRDefault="001E2527" w:rsidP="00624A76">
            <w:r>
              <w:object w:dxaOrig="5799" w:dyaOrig="4275">
                <v:shape id="_x0000_i1625" type="#_x0000_t75" style="width:289.8pt;height:213.6pt" o:ole="">
                  <v:imagedata r:id="rId244" o:title=""/>
                </v:shape>
                <o:OLEObject Type="Embed" ProgID="Visio.Drawing.11" ShapeID="_x0000_i1625" DrawAspect="Content" ObjectID="_1466607307" r:id="rId245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893F03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1E2527" w:rsidP="00624A76">
            <w:r>
              <w:object w:dxaOrig="5799" w:dyaOrig="4275">
                <v:shape id="_x0000_i1627" type="#_x0000_t75" style="width:289.8pt;height:213.6pt" o:ole="">
                  <v:imagedata r:id="rId246" o:title=""/>
                </v:shape>
                <o:OLEObject Type="Embed" ProgID="Visio.Drawing.11" ShapeID="_x0000_i1627" DrawAspect="Content" ObjectID="_1466607308" r:id="rId247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1E2527" w:rsidP="00624A76">
            <w:r>
              <w:object w:dxaOrig="5799" w:dyaOrig="4275">
                <v:shape id="_x0000_i1629" type="#_x0000_t75" style="width:289.8pt;height:213.6pt" o:ole="">
                  <v:imagedata r:id="rId248" o:title=""/>
                </v:shape>
                <o:OLEObject Type="Embed" ProgID="Visio.Drawing.11" ShapeID="_x0000_i1629" DrawAspect="Content" ObjectID="_1466607309" r:id="rId249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73178A" w:rsidTr="00893F03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1E2527" w:rsidP="00624A76">
            <w:r>
              <w:object w:dxaOrig="5799" w:dyaOrig="4275">
                <v:shape id="_x0000_i1631" type="#_x0000_t75" style="width:289.8pt;height:213.6pt" o:ole="">
                  <v:imagedata r:id="rId250" o:title=""/>
                </v:shape>
                <o:OLEObject Type="Embed" ProgID="Visio.Drawing.11" ShapeID="_x0000_i1631" DrawAspect="Content" ObjectID="_1466607310" r:id="rId251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1E2527" w:rsidP="00624A76">
            <w:r>
              <w:object w:dxaOrig="5799" w:dyaOrig="4275">
                <v:shape id="_x0000_i1633" type="#_x0000_t75" style="width:289.8pt;height:213.6pt" o:ole="">
                  <v:imagedata r:id="rId252" o:title=""/>
                </v:shape>
                <o:OLEObject Type="Embed" ProgID="Visio.Drawing.11" ShapeID="_x0000_i1633" DrawAspect="Content" ObjectID="_1466607311" r:id="rId253"/>
              </w:object>
            </w:r>
          </w:p>
          <w:p w:rsidR="00893F03" w:rsidRDefault="00893F03" w:rsidP="00624A76"/>
        </w:tc>
      </w:tr>
      <w:tr w:rsidR="0073178A" w:rsidTr="009E2731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1E2527" w:rsidP="00624A76">
            <w:r>
              <w:object w:dxaOrig="5799" w:dyaOrig="4275">
                <v:shape id="_x0000_i1635" type="#_x0000_t75" style="width:289.8pt;height:213.6pt" o:ole="">
                  <v:imagedata r:id="rId254" o:title=""/>
                </v:shape>
                <o:OLEObject Type="Embed" ProgID="Visio.Drawing.11" ShapeID="_x0000_i1635" DrawAspect="Content" ObjectID="_1466607312" r:id="rId255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1E2527" w:rsidP="00624A76">
            <w:r>
              <w:object w:dxaOrig="5799" w:dyaOrig="4275">
                <v:shape id="_x0000_i1637" type="#_x0000_t75" style="width:289.8pt;height:213.6pt" o:ole="">
                  <v:imagedata r:id="rId256" o:title=""/>
                </v:shape>
                <o:OLEObject Type="Embed" ProgID="Visio.Drawing.11" ShapeID="_x0000_i1637" DrawAspect="Content" ObjectID="_1466607313" r:id="rId257"/>
              </w:object>
            </w:r>
          </w:p>
          <w:p w:rsidR="0073178A" w:rsidRDefault="0073178A" w:rsidP="00624A76">
            <w:pPr>
              <w:ind w:right="582"/>
            </w:pPr>
          </w:p>
        </w:tc>
      </w:tr>
    </w:tbl>
    <w:p w:rsidR="009E2731" w:rsidRDefault="009E2731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9E2731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893F03" w:rsidRDefault="00893F03" w:rsidP="00624A76"/>
          <w:p w:rsidR="0073178A" w:rsidRDefault="001E2527" w:rsidP="00624A76">
            <w:r>
              <w:object w:dxaOrig="5799" w:dyaOrig="4275">
                <v:shape id="_x0000_i1639" type="#_x0000_t75" style="width:289.8pt;height:213.6pt" o:ole="">
                  <v:imagedata r:id="rId258" o:title=""/>
                </v:shape>
                <o:OLEObject Type="Embed" ProgID="Visio.Drawing.11" ShapeID="_x0000_i1639" DrawAspect="Content" ObjectID="_1466607314" r:id="rId259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73178A" w:rsidRDefault="0073178A" w:rsidP="00624A76"/>
          <w:p w:rsidR="0073178A" w:rsidRDefault="001E2527" w:rsidP="00624A76">
            <w:r>
              <w:object w:dxaOrig="5799" w:dyaOrig="4275">
                <v:shape id="_x0000_i1641" type="#_x0000_t75" style="width:289.8pt;height:213.6pt" o:ole="">
                  <v:imagedata r:id="rId260" o:title=""/>
                </v:shape>
                <o:OLEObject Type="Embed" ProgID="Visio.Drawing.11" ShapeID="_x0000_i1641" DrawAspect="Content" ObjectID="_1466607315" r:id="rId261"/>
              </w:object>
            </w:r>
          </w:p>
          <w:p w:rsidR="0073178A" w:rsidRDefault="0073178A" w:rsidP="00624A76"/>
        </w:tc>
      </w:tr>
      <w:tr w:rsidR="00C9757B" w:rsidTr="00C9757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C9757B" w:rsidRDefault="00C9757B" w:rsidP="00A5530A"/>
          <w:p w:rsidR="00C9757B" w:rsidRDefault="001E2527" w:rsidP="00A5530A">
            <w:r>
              <w:object w:dxaOrig="5799" w:dyaOrig="4275">
                <v:shape id="_x0000_i1643" type="#_x0000_t75" style="width:289.8pt;height:213.6pt" o:ole="">
                  <v:imagedata r:id="rId262" o:title=""/>
                </v:shape>
                <o:OLEObject Type="Embed" ProgID="Visio.Drawing.11" ShapeID="_x0000_i1643" DrawAspect="Content" ObjectID="_1466607316" r:id="rId263"/>
              </w:object>
            </w:r>
          </w:p>
          <w:p w:rsidR="00C9757B" w:rsidRDefault="00C9757B" w:rsidP="00A5530A"/>
          <w:p w:rsidR="00C9757B" w:rsidRDefault="00C9757B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1E2527" w:rsidP="00A5530A">
            <w:r>
              <w:object w:dxaOrig="5799" w:dyaOrig="4275">
                <v:shape id="_x0000_i1645" type="#_x0000_t75" style="width:289.8pt;height:213.6pt" o:ole="">
                  <v:imagedata r:id="rId264" o:title=""/>
                </v:shape>
                <o:OLEObject Type="Embed" ProgID="Visio.Drawing.11" ShapeID="_x0000_i1645" DrawAspect="Content" ObjectID="_1466607317" r:id="rId265"/>
              </w:object>
            </w:r>
          </w:p>
          <w:p w:rsidR="00C9757B" w:rsidRDefault="00C9757B" w:rsidP="00A5530A"/>
        </w:tc>
      </w:tr>
      <w:tr w:rsidR="009E2731" w:rsidTr="00C9757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9E2731" w:rsidRDefault="009E2731" w:rsidP="00A5530A"/>
          <w:p w:rsidR="009E2731" w:rsidRDefault="001E2527" w:rsidP="00A5530A">
            <w:r>
              <w:object w:dxaOrig="5799" w:dyaOrig="4275">
                <v:shape id="_x0000_i1647" type="#_x0000_t75" style="width:289.8pt;height:213.6pt" o:ole="">
                  <v:imagedata r:id="rId266" o:title=""/>
                </v:shape>
                <o:OLEObject Type="Embed" ProgID="Visio.Drawing.11" ShapeID="_x0000_i1647" DrawAspect="Content" ObjectID="_1466607318" r:id="rId267"/>
              </w:object>
            </w:r>
          </w:p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9E2731" w:rsidRDefault="009E2731" w:rsidP="00A5530A"/>
          <w:p w:rsidR="009E2731" w:rsidRDefault="001E2527" w:rsidP="00A5530A">
            <w:r>
              <w:object w:dxaOrig="5799" w:dyaOrig="4275">
                <v:shape id="_x0000_i1649" type="#_x0000_t75" style="width:289.8pt;height:213.6pt" o:ole="">
                  <v:imagedata r:id="rId268" o:title=""/>
                </v:shape>
                <o:OLEObject Type="Embed" ProgID="Visio.Drawing.11" ShapeID="_x0000_i1649" DrawAspect="Content" ObjectID="_1466607319" r:id="rId269"/>
              </w:object>
            </w:r>
          </w:p>
        </w:tc>
      </w:tr>
    </w:tbl>
    <w:p w:rsidR="00C9757B" w:rsidRDefault="00C9757B"/>
    <w:p w:rsidR="00C9757B" w:rsidRDefault="00C9757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C9757B" w:rsidTr="00F73EFF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C9757B" w:rsidRDefault="00C9757B" w:rsidP="00A5530A"/>
          <w:p w:rsidR="00C9757B" w:rsidRDefault="001E2527" w:rsidP="00A5530A">
            <w:r>
              <w:object w:dxaOrig="5799" w:dyaOrig="4275">
                <v:shape id="_x0000_i1651" type="#_x0000_t75" style="width:289.8pt;height:213.6pt" o:ole="">
                  <v:imagedata r:id="rId270" o:title=""/>
                </v:shape>
                <o:OLEObject Type="Embed" ProgID="Visio.Drawing.11" ShapeID="_x0000_i1651" DrawAspect="Content" ObjectID="_1466607320" r:id="rId271"/>
              </w:object>
            </w:r>
          </w:p>
          <w:p w:rsidR="00C9757B" w:rsidRDefault="00C9757B" w:rsidP="00A5530A"/>
          <w:p w:rsidR="00C9757B" w:rsidRDefault="00C9757B" w:rsidP="00A5530A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C9757B" w:rsidRDefault="00C9757B" w:rsidP="00A5530A"/>
          <w:p w:rsidR="00C9757B" w:rsidRDefault="001E2527" w:rsidP="00A5530A">
            <w:r>
              <w:object w:dxaOrig="5799" w:dyaOrig="4275">
                <v:shape id="_x0000_i1653" type="#_x0000_t75" style="width:289.8pt;height:213.6pt" o:ole="">
                  <v:imagedata r:id="rId272" o:title=""/>
                </v:shape>
                <o:OLEObject Type="Embed" ProgID="Visio.Drawing.11" ShapeID="_x0000_i1653" DrawAspect="Content" ObjectID="_1466607321" r:id="rId273"/>
              </w:object>
            </w:r>
          </w:p>
          <w:p w:rsidR="00C9757B" w:rsidRDefault="00C9757B" w:rsidP="00A5530A"/>
        </w:tc>
      </w:tr>
      <w:tr w:rsidR="00C9757B" w:rsidTr="00A5530A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1E2527" w:rsidP="00A5530A">
            <w:r>
              <w:object w:dxaOrig="5799" w:dyaOrig="4275">
                <v:shape id="_x0000_i1655" type="#_x0000_t75" style="width:289.8pt;height:213.6pt" o:ole="">
                  <v:imagedata r:id="rId274" o:title=""/>
                </v:shape>
                <o:OLEObject Type="Embed" ProgID="Visio.Drawing.11" ShapeID="_x0000_i1655" DrawAspect="Content" ObjectID="_1466607322" r:id="rId275"/>
              </w:object>
            </w:r>
          </w:p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1E2527" w:rsidP="00A5530A">
            <w:r>
              <w:object w:dxaOrig="5799" w:dyaOrig="4275">
                <v:shape id="_x0000_i1657" type="#_x0000_t75" style="width:289.8pt;height:213.6pt" o:ole="">
                  <v:imagedata r:id="rId276" o:title=""/>
                </v:shape>
                <o:OLEObject Type="Embed" ProgID="Visio.Drawing.11" ShapeID="_x0000_i1657" DrawAspect="Content" ObjectID="_1466607323" r:id="rId277"/>
              </w:object>
            </w:r>
          </w:p>
        </w:tc>
      </w:tr>
      <w:tr w:rsidR="00C9757B" w:rsidTr="00A5530A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1E2527" w:rsidP="00A5530A">
            <w:r>
              <w:object w:dxaOrig="5799" w:dyaOrig="4275">
                <v:shape id="_x0000_i1659" type="#_x0000_t75" style="width:289.8pt;height:213.6pt" o:ole="">
                  <v:imagedata r:id="rId278" o:title=""/>
                </v:shape>
                <o:OLEObject Type="Embed" ProgID="Visio.Drawing.11" ShapeID="_x0000_i1659" DrawAspect="Content" ObjectID="_1466607324" r:id="rId279"/>
              </w:object>
            </w:r>
          </w:p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C9757B" w:rsidRDefault="00C9757B" w:rsidP="00A5530A"/>
          <w:p w:rsidR="00C9757B" w:rsidRDefault="001E2527" w:rsidP="00A5530A">
            <w:r>
              <w:object w:dxaOrig="5799" w:dyaOrig="4275">
                <v:shape id="_x0000_i1661" type="#_x0000_t75" style="width:289.8pt;height:213.6pt" o:ole="">
                  <v:imagedata r:id="rId280" o:title=""/>
                </v:shape>
                <o:OLEObject Type="Embed" ProgID="Visio.Drawing.11" ShapeID="_x0000_i1661" DrawAspect="Content" ObjectID="_1466607325" r:id="rId281"/>
              </w:object>
            </w:r>
          </w:p>
        </w:tc>
      </w:tr>
    </w:tbl>
    <w:p w:rsidR="00C9757B" w:rsidRDefault="00C9757B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C9757B" w:rsidTr="005F2285">
        <w:tc>
          <w:tcPr>
            <w:tcW w:w="6096" w:type="dxa"/>
            <w:tcBorders>
              <w:top w:val="nil"/>
              <w:bottom w:val="dashed" w:sz="4" w:space="0" w:color="auto"/>
            </w:tcBorders>
          </w:tcPr>
          <w:p w:rsidR="00C9757B" w:rsidRDefault="00C9757B" w:rsidP="00A5530A"/>
          <w:p w:rsidR="00C9757B" w:rsidRDefault="001E2527" w:rsidP="00A5530A">
            <w:r>
              <w:object w:dxaOrig="5799" w:dyaOrig="4275">
                <v:shape id="_x0000_i1663" type="#_x0000_t75" style="width:289.8pt;height:213.6pt" o:ole="">
                  <v:imagedata r:id="rId282" o:title=""/>
                </v:shape>
                <o:OLEObject Type="Embed" ProgID="Visio.Drawing.11" ShapeID="_x0000_i1663" DrawAspect="Content" ObjectID="_1466607326" r:id="rId283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nil"/>
              <w:bottom w:val="dashed" w:sz="4" w:space="0" w:color="auto"/>
            </w:tcBorders>
          </w:tcPr>
          <w:p w:rsidR="00C9757B" w:rsidRDefault="00C9757B" w:rsidP="00A5530A"/>
          <w:p w:rsidR="00C9757B" w:rsidRDefault="001E2527" w:rsidP="00A5530A">
            <w:r>
              <w:object w:dxaOrig="5799" w:dyaOrig="4275">
                <v:shape id="_x0000_i1665" type="#_x0000_t75" style="width:289.8pt;height:213.6pt" o:ole="">
                  <v:imagedata r:id="rId284" o:title=""/>
                </v:shape>
                <o:OLEObject Type="Embed" ProgID="Visio.Drawing.11" ShapeID="_x0000_i1665" DrawAspect="Content" ObjectID="_1466607327" r:id="rId285"/>
              </w:object>
            </w: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1E2527" w:rsidP="00A5530A">
            <w:r>
              <w:object w:dxaOrig="5799" w:dyaOrig="4275">
                <v:shape id="_x0000_i1667" type="#_x0000_t75" style="width:289.8pt;height:213.6pt" o:ole="">
                  <v:imagedata r:id="rId286" o:title=""/>
                </v:shape>
                <o:OLEObject Type="Embed" ProgID="Visio.Drawing.11" ShapeID="_x0000_i1667" DrawAspect="Content" ObjectID="_1466607328" r:id="rId287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1E2527" w:rsidP="00A5530A">
            <w:r>
              <w:object w:dxaOrig="5799" w:dyaOrig="4275">
                <v:shape id="_x0000_i1669" type="#_x0000_t75" style="width:289.8pt;height:213.6pt" o:ole="">
                  <v:imagedata r:id="rId288" o:title=""/>
                </v:shape>
                <o:OLEObject Type="Embed" ProgID="Visio.Drawing.11" ShapeID="_x0000_i1669" DrawAspect="Content" ObjectID="_1466607329" r:id="rId289"/>
              </w:object>
            </w: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1E2527" w:rsidP="00A5530A">
            <w:r>
              <w:object w:dxaOrig="5799" w:dyaOrig="4275">
                <v:shape id="_x0000_i1671" type="#_x0000_t75" style="width:289.8pt;height:213.6pt" o:ole="">
                  <v:imagedata r:id="rId290" o:title=""/>
                </v:shape>
                <o:OLEObject Type="Embed" ProgID="Visio.Drawing.11" ShapeID="_x0000_i1671" DrawAspect="Content" ObjectID="_1466607330" r:id="rId291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1E2527" w:rsidP="00A5530A">
            <w:r>
              <w:object w:dxaOrig="5799" w:dyaOrig="4275">
                <v:shape id="_x0000_i1673" type="#_x0000_t75" style="width:289.8pt;height:213.6pt" o:ole="">
                  <v:imagedata r:id="rId292" o:title=""/>
                </v:shape>
                <o:OLEObject Type="Embed" ProgID="Visio.Drawing.11" ShapeID="_x0000_i1673" DrawAspect="Content" ObjectID="_1466607331" r:id="rId293"/>
              </w:object>
            </w:r>
          </w:p>
        </w:tc>
      </w:tr>
    </w:tbl>
    <w:p w:rsidR="0073178A" w:rsidRDefault="0073178A"/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893F03">
        <w:trPr>
          <w:trHeight w:val="5107"/>
        </w:trPr>
        <w:tc>
          <w:tcPr>
            <w:tcW w:w="6096" w:type="dxa"/>
          </w:tcPr>
          <w:p w:rsidR="00927C1F" w:rsidRDefault="00927C1F" w:rsidP="00624A76"/>
          <w:p w:rsidR="0073178A" w:rsidRDefault="001E2527" w:rsidP="00624A76">
            <w:r>
              <w:object w:dxaOrig="5799" w:dyaOrig="4275">
                <v:shape id="_x0000_i1675" type="#_x0000_t75" style="width:289.8pt;height:213.6pt" o:ole="">
                  <v:imagedata r:id="rId294" o:title=""/>
                </v:shape>
                <o:OLEObject Type="Embed" ProgID="Visio.Drawing.11" ShapeID="_x0000_i1675" DrawAspect="Content" ObjectID="_1466607332" r:id="rId295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927C1F" w:rsidRDefault="00927C1F" w:rsidP="00624A76"/>
          <w:p w:rsidR="0073178A" w:rsidRDefault="001E2527" w:rsidP="00624A76">
            <w:r>
              <w:object w:dxaOrig="5799" w:dyaOrig="4275">
                <v:shape id="_x0000_i1677" type="#_x0000_t75" style="width:289.8pt;height:213.6pt" o:ole="">
                  <v:imagedata r:id="rId296" o:title=""/>
                </v:shape>
                <o:OLEObject Type="Embed" ProgID="Visio.Drawing.11" ShapeID="_x0000_i1677" DrawAspect="Content" ObjectID="_1466607333" r:id="rId297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893F03">
        <w:trPr>
          <w:trHeight w:val="5084"/>
        </w:trPr>
        <w:tc>
          <w:tcPr>
            <w:tcW w:w="6096" w:type="dxa"/>
            <w:tcBorders>
              <w:bottom w:val="dashed" w:sz="4" w:space="0" w:color="auto"/>
            </w:tcBorders>
          </w:tcPr>
          <w:p w:rsidR="00927C1F" w:rsidRDefault="00927C1F" w:rsidP="00624A76"/>
          <w:p w:rsidR="0073178A" w:rsidRDefault="001E2527" w:rsidP="00624A76">
            <w:r>
              <w:object w:dxaOrig="5799" w:dyaOrig="4275">
                <v:shape id="_x0000_i1679" type="#_x0000_t75" style="width:289.8pt;height:213.6pt" o:ole="">
                  <v:imagedata r:id="rId298" o:title=""/>
                </v:shape>
                <o:OLEObject Type="Embed" ProgID="Visio.Drawing.11" ShapeID="_x0000_i1679" DrawAspect="Content" ObjectID="_1466607334" r:id="rId299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927C1F" w:rsidRDefault="00927C1F" w:rsidP="00624A76"/>
          <w:p w:rsidR="0073178A" w:rsidRDefault="001E2527" w:rsidP="00624A76">
            <w:r>
              <w:object w:dxaOrig="5799" w:dyaOrig="4275">
                <v:shape id="_x0000_i1681" type="#_x0000_t75" style="width:289.8pt;height:213.6pt" o:ole="">
                  <v:imagedata r:id="rId300" o:title=""/>
                </v:shape>
                <o:OLEObject Type="Embed" ProgID="Visio.Drawing.11" ShapeID="_x0000_i1681" DrawAspect="Content" ObjectID="_1466607335" r:id="rId301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73178A" w:rsidTr="00893F03">
        <w:trPr>
          <w:trHeight w:val="5100"/>
        </w:trPr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927C1F" w:rsidRDefault="00927C1F" w:rsidP="00624A76"/>
          <w:p w:rsidR="0073178A" w:rsidRDefault="001E2527" w:rsidP="00624A76">
            <w:r>
              <w:object w:dxaOrig="5799" w:dyaOrig="4275">
                <v:shape id="_x0000_i1683" type="#_x0000_t75" style="width:289.8pt;height:213.6pt" o:ole="">
                  <v:imagedata r:id="rId302" o:title=""/>
                </v:shape>
                <o:OLEObject Type="Embed" ProgID="Visio.Drawing.11" ShapeID="_x0000_i1683" DrawAspect="Content" ObjectID="_1466607336" r:id="rId303"/>
              </w:object>
            </w:r>
          </w:p>
          <w:p w:rsidR="00893F03" w:rsidRDefault="00893F03" w:rsidP="00624A76"/>
          <w:p w:rsidR="00893F03" w:rsidRDefault="00893F03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927C1F" w:rsidRDefault="00927C1F" w:rsidP="00624A76"/>
          <w:p w:rsidR="0073178A" w:rsidRDefault="001E2527" w:rsidP="00624A76">
            <w:r>
              <w:object w:dxaOrig="5799" w:dyaOrig="4275">
                <v:shape id="_x0000_i1685" type="#_x0000_t75" style="width:289.8pt;height:213.6pt" o:ole="">
                  <v:imagedata r:id="rId304" o:title=""/>
                </v:shape>
                <o:OLEObject Type="Embed" ProgID="Visio.Drawing.11" ShapeID="_x0000_i1685" DrawAspect="Content" ObjectID="_1466607337" r:id="rId305"/>
              </w:object>
            </w:r>
          </w:p>
          <w:p w:rsidR="00893F03" w:rsidRDefault="00893F03" w:rsidP="00624A76"/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24A76">
        <w:tc>
          <w:tcPr>
            <w:tcW w:w="6096" w:type="dxa"/>
          </w:tcPr>
          <w:p w:rsidR="00893F03" w:rsidRDefault="00893F03" w:rsidP="00624A76"/>
          <w:p w:rsidR="0073178A" w:rsidRDefault="001E2527" w:rsidP="00624A76">
            <w:r>
              <w:object w:dxaOrig="5799" w:dyaOrig="4275">
                <v:shape id="_x0000_i1687" type="#_x0000_t75" style="width:289.8pt;height:213.6pt" o:ole="">
                  <v:imagedata r:id="rId306" o:title=""/>
                </v:shape>
                <o:OLEObject Type="Embed" ProgID="Visio.Drawing.11" ShapeID="_x0000_i1687" DrawAspect="Content" ObjectID="_1466607338" r:id="rId307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</w:tcPr>
          <w:p w:rsidR="00893F03" w:rsidRDefault="00893F03" w:rsidP="00624A76"/>
          <w:p w:rsidR="0073178A" w:rsidRDefault="001E2527" w:rsidP="00624A76">
            <w:r>
              <w:object w:dxaOrig="5799" w:dyaOrig="4275">
                <v:shape id="_x0000_i1689" type="#_x0000_t75" style="width:289.8pt;height:213.6pt" o:ole="">
                  <v:imagedata r:id="rId308" o:title=""/>
                </v:shape>
                <o:OLEObject Type="Embed" ProgID="Visio.Drawing.11" ShapeID="_x0000_i1689" DrawAspect="Content" ObjectID="_1466607339" r:id="rId309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FD4A3C" w:rsidTr="00A5530A">
        <w:tc>
          <w:tcPr>
            <w:tcW w:w="6096" w:type="dxa"/>
          </w:tcPr>
          <w:p w:rsidR="00FD4A3C" w:rsidRDefault="00FD4A3C" w:rsidP="00A5530A"/>
          <w:p w:rsidR="00FD4A3C" w:rsidRDefault="001E2527" w:rsidP="00A5530A">
            <w:r>
              <w:object w:dxaOrig="5799" w:dyaOrig="4275">
                <v:shape id="_x0000_i1691" type="#_x0000_t75" style="width:289.8pt;height:213.6pt" o:ole="">
                  <v:imagedata r:id="rId310" o:title=""/>
                </v:shape>
                <o:OLEObject Type="Embed" ProgID="Visio.Drawing.11" ShapeID="_x0000_i1691" DrawAspect="Content" ObjectID="_1466607340" r:id="rId311"/>
              </w:object>
            </w:r>
          </w:p>
          <w:p w:rsidR="00FD4A3C" w:rsidRDefault="00FD4A3C" w:rsidP="00A5530A"/>
          <w:p w:rsidR="00FD4A3C" w:rsidRDefault="00FD4A3C" w:rsidP="00A5530A"/>
        </w:tc>
        <w:tc>
          <w:tcPr>
            <w:tcW w:w="6502" w:type="dxa"/>
          </w:tcPr>
          <w:p w:rsidR="00FD4A3C" w:rsidRDefault="00FD4A3C" w:rsidP="00A5530A"/>
          <w:p w:rsidR="00FD4A3C" w:rsidRDefault="001E2527" w:rsidP="00A5530A">
            <w:r>
              <w:object w:dxaOrig="5799" w:dyaOrig="4275">
                <v:shape id="_x0000_i1693" type="#_x0000_t75" style="width:289.8pt;height:213.6pt" o:ole="">
                  <v:imagedata r:id="rId312" o:title=""/>
                </v:shape>
                <o:OLEObject Type="Embed" ProgID="Visio.Drawing.11" ShapeID="_x0000_i1693" DrawAspect="Content" ObjectID="_1466607341" r:id="rId313"/>
              </w:object>
            </w:r>
          </w:p>
          <w:p w:rsidR="00FD4A3C" w:rsidRDefault="00FD4A3C" w:rsidP="00A5530A"/>
          <w:p w:rsidR="00FD4A3C" w:rsidRDefault="00FD4A3C" w:rsidP="00A5530A">
            <w:pPr>
              <w:ind w:right="582"/>
            </w:pPr>
          </w:p>
        </w:tc>
      </w:tr>
      <w:tr w:rsidR="00FD4A3C" w:rsidTr="005F2285">
        <w:tc>
          <w:tcPr>
            <w:tcW w:w="6096" w:type="dxa"/>
            <w:tcBorders>
              <w:bottom w:val="dashed" w:sz="4" w:space="0" w:color="auto"/>
            </w:tcBorders>
          </w:tcPr>
          <w:p w:rsidR="00FD4A3C" w:rsidRDefault="00FD4A3C" w:rsidP="00A5530A"/>
          <w:p w:rsidR="00FD4A3C" w:rsidRDefault="001E2527" w:rsidP="00A5530A">
            <w:r>
              <w:object w:dxaOrig="5799" w:dyaOrig="4275">
                <v:shape id="_x0000_i1695" type="#_x0000_t75" style="width:289.8pt;height:213.6pt" o:ole="">
                  <v:imagedata r:id="rId314" o:title=""/>
                </v:shape>
                <o:OLEObject Type="Embed" ProgID="Visio.Drawing.11" ShapeID="_x0000_i1695" DrawAspect="Content" ObjectID="_1466607342" r:id="rId315"/>
              </w:object>
            </w:r>
          </w:p>
          <w:p w:rsidR="00FD4A3C" w:rsidRDefault="00FD4A3C" w:rsidP="00A5530A"/>
          <w:p w:rsidR="00FD4A3C" w:rsidRDefault="00FD4A3C" w:rsidP="00A5530A"/>
        </w:tc>
        <w:tc>
          <w:tcPr>
            <w:tcW w:w="6502" w:type="dxa"/>
            <w:tcBorders>
              <w:bottom w:val="dashed" w:sz="4" w:space="0" w:color="auto"/>
            </w:tcBorders>
          </w:tcPr>
          <w:p w:rsidR="00FD4A3C" w:rsidRDefault="00FD4A3C" w:rsidP="00A5530A"/>
          <w:p w:rsidR="00FD4A3C" w:rsidRDefault="001E2527" w:rsidP="00A5530A">
            <w:r>
              <w:object w:dxaOrig="5799" w:dyaOrig="4275">
                <v:shape id="_x0000_i1697" type="#_x0000_t75" style="width:289.8pt;height:213.6pt" o:ole="">
                  <v:imagedata r:id="rId316" o:title=""/>
                </v:shape>
                <o:OLEObject Type="Embed" ProgID="Visio.Drawing.11" ShapeID="_x0000_i1697" DrawAspect="Content" ObjectID="_1466607343" r:id="rId317"/>
              </w:object>
            </w:r>
          </w:p>
          <w:p w:rsidR="00FD4A3C" w:rsidRDefault="00FD4A3C" w:rsidP="00A5530A"/>
          <w:p w:rsidR="00FD4A3C" w:rsidRDefault="00FD4A3C" w:rsidP="00A5530A">
            <w:pPr>
              <w:ind w:right="582"/>
            </w:pPr>
          </w:p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bottom w:val="dashed" w:sz="4" w:space="0" w:color="auto"/>
            </w:tcBorders>
          </w:tcPr>
          <w:p w:rsidR="005F2285" w:rsidRDefault="005F2285" w:rsidP="00A5530A"/>
          <w:p w:rsidR="005F2285" w:rsidRDefault="001E2527" w:rsidP="00A5530A">
            <w:r>
              <w:object w:dxaOrig="5799" w:dyaOrig="4275">
                <v:shape id="_x0000_i1699" type="#_x0000_t75" style="width:289.8pt;height:213.6pt" o:ole="">
                  <v:imagedata r:id="rId318" o:title=""/>
                </v:shape>
                <o:OLEObject Type="Embed" ProgID="Visio.Drawing.11" ShapeID="_x0000_i1699" DrawAspect="Content" ObjectID="_1466607344" r:id="rId319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bottom w:val="dashed" w:sz="4" w:space="0" w:color="auto"/>
            </w:tcBorders>
          </w:tcPr>
          <w:p w:rsidR="005F2285" w:rsidRDefault="005F2285" w:rsidP="00A5530A"/>
          <w:p w:rsidR="005F2285" w:rsidRDefault="001E2527" w:rsidP="00A5530A">
            <w:r>
              <w:object w:dxaOrig="5799" w:dyaOrig="4275">
                <v:shape id="_x0000_i1701" type="#_x0000_t75" style="width:289.8pt;height:213.6pt" o:ole="">
                  <v:imagedata r:id="rId320" o:title=""/>
                </v:shape>
                <o:OLEObject Type="Embed" ProgID="Visio.Drawing.11" ShapeID="_x0000_i1701" DrawAspect="Content" ObjectID="_1466607345" r:id="rId321"/>
              </w:object>
            </w:r>
          </w:p>
          <w:p w:rsidR="005F2285" w:rsidRDefault="005F2285" w:rsidP="00A5530A"/>
          <w:p w:rsidR="005F2285" w:rsidRDefault="005F2285" w:rsidP="00A5530A">
            <w:pPr>
              <w:ind w:right="582"/>
            </w:pP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1E2527" w:rsidP="00A5530A">
            <w:r>
              <w:object w:dxaOrig="5799" w:dyaOrig="4275">
                <v:shape id="_x0000_i1703" type="#_x0000_t75" style="width:289.8pt;height:213.6pt" o:ole="">
                  <v:imagedata r:id="rId322" o:title=""/>
                </v:shape>
                <o:OLEObject Type="Embed" ProgID="Visio.Drawing.11" ShapeID="_x0000_i1703" DrawAspect="Content" ObjectID="_1466607346" r:id="rId323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1E2527" w:rsidP="00A5530A">
            <w:r>
              <w:object w:dxaOrig="5799" w:dyaOrig="4275">
                <v:shape id="_x0000_i1705" type="#_x0000_t75" style="width:289.8pt;height:213.6pt" o:ole="">
                  <v:imagedata r:id="rId324" o:title=""/>
                </v:shape>
                <o:OLEObject Type="Embed" ProgID="Visio.Drawing.11" ShapeID="_x0000_i1705" DrawAspect="Content" ObjectID="_1466607347" r:id="rId325"/>
              </w:object>
            </w:r>
          </w:p>
          <w:p w:rsidR="005F2285" w:rsidRDefault="005F2285" w:rsidP="00A5530A"/>
          <w:p w:rsidR="005F2285" w:rsidRDefault="005F2285" w:rsidP="00A5530A">
            <w:pPr>
              <w:ind w:right="582"/>
            </w:pPr>
          </w:p>
        </w:tc>
      </w:tr>
      <w:tr w:rsidR="005F2285" w:rsidTr="005F228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1E2527" w:rsidP="00A5530A">
            <w:r>
              <w:object w:dxaOrig="5799" w:dyaOrig="4275">
                <v:shape id="_x0000_i1707" type="#_x0000_t75" style="width:289.8pt;height:213.6pt" o:ole="">
                  <v:imagedata r:id="rId326" o:title=""/>
                </v:shape>
                <o:OLEObject Type="Embed" ProgID="Visio.Drawing.11" ShapeID="_x0000_i1707" DrawAspect="Content" ObjectID="_1466607348" r:id="rId327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1E2527" w:rsidP="00A5530A">
            <w:r>
              <w:object w:dxaOrig="5799" w:dyaOrig="4275">
                <v:shape id="_x0000_i1709" type="#_x0000_t75" style="width:289.8pt;height:213.6pt" o:ole="">
                  <v:imagedata r:id="rId328" o:title=""/>
                </v:shape>
                <o:OLEObject Type="Embed" ProgID="Visio.Drawing.11" ShapeID="_x0000_i1709" DrawAspect="Content" ObjectID="_1466607349" r:id="rId329"/>
              </w:object>
            </w:r>
          </w:p>
          <w:p w:rsidR="005F2285" w:rsidRDefault="005F2285" w:rsidP="00A5530A"/>
          <w:p w:rsidR="005F2285" w:rsidRDefault="005F2285" w:rsidP="00A5530A">
            <w:pPr>
              <w:ind w:right="582"/>
            </w:pPr>
          </w:p>
        </w:tc>
      </w:tr>
    </w:tbl>
    <w:p w:rsidR="0073178A" w:rsidRDefault="0073178A">
      <w:r>
        <w:br w:type="page"/>
      </w:r>
    </w:p>
    <w:tbl>
      <w:tblPr>
        <w:tblStyle w:val="Tabellenraster"/>
        <w:tblW w:w="12598" w:type="dxa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dashed" w:sz="4" w:space="0" w:color="auto"/>
          <w:insideV w:val="dashed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73178A" w:rsidTr="006A693C">
        <w:tc>
          <w:tcPr>
            <w:tcW w:w="6096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1E2527" w:rsidP="00624A76">
            <w:r>
              <w:object w:dxaOrig="5799" w:dyaOrig="4275">
                <v:shape id="_x0000_i1711" type="#_x0000_t75" style="width:289.8pt;height:213.6pt" o:ole="">
                  <v:imagedata r:id="rId330" o:title=""/>
                </v:shape>
                <o:OLEObject Type="Embed" ProgID="Visio.Drawing.11" ShapeID="_x0000_i1711" DrawAspect="Content" ObjectID="_1466607350" r:id="rId331"/>
              </w:object>
            </w:r>
          </w:p>
          <w:p w:rsidR="00893F03" w:rsidRDefault="00893F03" w:rsidP="00624A76"/>
          <w:p w:rsidR="0073178A" w:rsidRDefault="0073178A" w:rsidP="00624A76"/>
        </w:tc>
        <w:tc>
          <w:tcPr>
            <w:tcW w:w="6502" w:type="dxa"/>
            <w:tcBorders>
              <w:bottom w:val="dashed" w:sz="4" w:space="0" w:color="auto"/>
            </w:tcBorders>
          </w:tcPr>
          <w:p w:rsidR="00893F03" w:rsidRDefault="00893F03" w:rsidP="00624A76"/>
          <w:p w:rsidR="0073178A" w:rsidRDefault="001E2527" w:rsidP="00624A76">
            <w:r>
              <w:object w:dxaOrig="5799" w:dyaOrig="4275">
                <v:shape id="_x0000_i1713" type="#_x0000_t75" style="width:289.8pt;height:213.6pt" o:ole="">
                  <v:imagedata r:id="rId332" o:title=""/>
                </v:shape>
                <o:OLEObject Type="Embed" ProgID="Visio.Drawing.11" ShapeID="_x0000_i1713" DrawAspect="Content" ObjectID="_1466607351" r:id="rId333"/>
              </w:object>
            </w:r>
          </w:p>
          <w:p w:rsidR="0073178A" w:rsidRDefault="0073178A" w:rsidP="00624A76"/>
          <w:p w:rsidR="0073178A" w:rsidRDefault="0073178A" w:rsidP="00624A76">
            <w:pPr>
              <w:ind w:right="582"/>
            </w:pPr>
          </w:p>
        </w:tc>
      </w:tr>
      <w:tr w:rsidR="0073178A" w:rsidTr="006A693C">
        <w:tc>
          <w:tcPr>
            <w:tcW w:w="6096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1E2527" w:rsidP="00624A76">
            <w:r>
              <w:object w:dxaOrig="5799" w:dyaOrig="4275">
                <v:shape id="_x0000_i1715" type="#_x0000_t75" style="width:289.8pt;height:213.6pt" o:ole="">
                  <v:imagedata r:id="rId334" o:title=""/>
                </v:shape>
                <o:OLEObject Type="Embed" ProgID="Visio.Drawing.11" ShapeID="_x0000_i1715" DrawAspect="Content" ObjectID="_1466607352" r:id="rId335"/>
              </w:object>
            </w:r>
          </w:p>
          <w:p w:rsidR="0073178A" w:rsidRDefault="0073178A" w:rsidP="00624A76"/>
          <w:p w:rsidR="0073178A" w:rsidRDefault="0073178A" w:rsidP="00624A76"/>
        </w:tc>
        <w:tc>
          <w:tcPr>
            <w:tcW w:w="6502" w:type="dxa"/>
            <w:tcBorders>
              <w:top w:val="dashed" w:sz="4" w:space="0" w:color="auto"/>
              <w:bottom w:val="dashed" w:sz="4" w:space="0" w:color="auto"/>
            </w:tcBorders>
          </w:tcPr>
          <w:p w:rsidR="00893F03" w:rsidRDefault="00893F03" w:rsidP="00624A76"/>
          <w:p w:rsidR="0073178A" w:rsidRDefault="001E2527" w:rsidP="00624A76">
            <w:r>
              <w:object w:dxaOrig="5799" w:dyaOrig="4275">
                <v:shape id="_x0000_i1717" type="#_x0000_t75" style="width:289.8pt;height:213.6pt" o:ole="">
                  <v:imagedata r:id="rId336" o:title=""/>
                </v:shape>
                <o:OLEObject Type="Embed" ProgID="Visio.Drawing.11" ShapeID="_x0000_i1717" DrawAspect="Content" ObjectID="_1466607353" r:id="rId337"/>
              </w:object>
            </w:r>
          </w:p>
          <w:p w:rsidR="0073178A" w:rsidRDefault="0073178A" w:rsidP="00624A76"/>
          <w:p w:rsidR="0073178A" w:rsidRDefault="0073178A" w:rsidP="00624A76"/>
        </w:tc>
      </w:tr>
      <w:tr w:rsidR="006A693C" w:rsidTr="006A693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6A693C" w:rsidRDefault="006A693C" w:rsidP="00A5530A"/>
          <w:p w:rsidR="006A693C" w:rsidRDefault="001E2527" w:rsidP="00A5530A">
            <w:r>
              <w:object w:dxaOrig="5799" w:dyaOrig="4275">
                <v:shape id="_x0000_i1719" type="#_x0000_t75" style="width:289.8pt;height:213.6pt" o:ole="">
                  <v:imagedata r:id="rId338" o:title=""/>
                </v:shape>
                <o:OLEObject Type="Embed" ProgID="Visio.Drawing.11" ShapeID="_x0000_i1719" DrawAspect="Content" ObjectID="_1466607354" r:id="rId339"/>
              </w:object>
            </w:r>
          </w:p>
          <w:p w:rsidR="006A693C" w:rsidRDefault="006A693C" w:rsidP="00A5530A"/>
          <w:p w:rsidR="006A693C" w:rsidRDefault="006A693C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6A693C" w:rsidRDefault="006A693C" w:rsidP="00A5530A"/>
          <w:p w:rsidR="006A693C" w:rsidRDefault="001E2527" w:rsidP="00A5530A">
            <w:r>
              <w:object w:dxaOrig="5799" w:dyaOrig="4275">
                <v:shape id="_x0000_i1721" type="#_x0000_t75" style="width:289.8pt;height:213.6pt" o:ole="">
                  <v:imagedata r:id="rId340" o:title=""/>
                </v:shape>
                <o:OLEObject Type="Embed" ProgID="Visio.Drawing.11" ShapeID="_x0000_i1721" DrawAspect="Content" ObjectID="_1466607355" r:id="rId341"/>
              </w:object>
            </w:r>
          </w:p>
          <w:p w:rsidR="006A693C" w:rsidRDefault="006A693C" w:rsidP="00A5530A"/>
          <w:p w:rsidR="006A693C" w:rsidRDefault="006A693C" w:rsidP="00A5530A"/>
        </w:tc>
      </w:tr>
    </w:tbl>
    <w:p w:rsidR="005F2285" w:rsidRDefault="005F2285"/>
    <w:p w:rsidR="005F2285" w:rsidRDefault="005F2285">
      <w:r>
        <w:br w:type="page"/>
      </w:r>
    </w:p>
    <w:tbl>
      <w:tblPr>
        <w:tblStyle w:val="Tabellenraster"/>
        <w:tblW w:w="12598" w:type="dxa"/>
        <w:tblInd w:w="-743" w:type="dxa"/>
        <w:tblLayout w:type="fixed"/>
        <w:tblLook w:val="04A0" w:firstRow="1" w:lastRow="0" w:firstColumn="1" w:lastColumn="0" w:noHBand="0" w:noVBand="1"/>
      </w:tblPr>
      <w:tblGrid>
        <w:gridCol w:w="6096"/>
        <w:gridCol w:w="6502"/>
      </w:tblGrid>
      <w:tr w:rsidR="005F2285" w:rsidTr="005F2285">
        <w:tc>
          <w:tcPr>
            <w:tcW w:w="6096" w:type="dxa"/>
            <w:tcBorders>
              <w:top w:val="nil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1E2527" w:rsidP="00A5530A">
            <w:r>
              <w:object w:dxaOrig="5799" w:dyaOrig="4275">
                <v:shape id="_x0000_i1723" type="#_x0000_t75" style="width:289.8pt;height:213.6pt" o:ole="">
                  <v:imagedata r:id="rId342" o:title=""/>
                </v:shape>
                <o:OLEObject Type="Embed" ProgID="Visio.Drawing.11" ShapeID="_x0000_i1723" DrawAspect="Content" ObjectID="_1466607356" r:id="rId343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nil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1E2527" w:rsidP="00A5530A">
            <w:r>
              <w:object w:dxaOrig="5799" w:dyaOrig="4275">
                <v:shape id="_x0000_i1725" type="#_x0000_t75" style="width:289.8pt;height:213.6pt" o:ole="">
                  <v:imagedata r:id="rId344" o:title=""/>
                </v:shape>
                <o:OLEObject Type="Embed" ProgID="Visio.Drawing.11" ShapeID="_x0000_i1725" DrawAspect="Content" ObjectID="_1466607357" r:id="rId345"/>
              </w:object>
            </w:r>
          </w:p>
          <w:p w:rsidR="005F2285" w:rsidRDefault="005F2285" w:rsidP="00A5530A"/>
          <w:p w:rsidR="005F2285" w:rsidRDefault="005F2285" w:rsidP="00A5530A"/>
        </w:tc>
      </w:tr>
      <w:tr w:rsidR="005F2285" w:rsidTr="005F2285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p w:rsidR="005F2285" w:rsidRDefault="001E2527" w:rsidP="00A5530A">
            <w:r>
              <w:object w:dxaOrig="5799" w:dyaOrig="4275">
                <v:shape id="_x0000_i1727" type="#_x0000_t75" style="width:289.8pt;height:213.6pt" o:ole="">
                  <v:imagedata r:id="rId346" o:title=""/>
                </v:shape>
                <o:OLEObject Type="Embed" ProgID="Visio.Drawing.11" ShapeID="_x0000_i1727" DrawAspect="Content" ObjectID="_1466607358" r:id="rId347"/>
              </w:object>
            </w:r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1E2527" w:rsidP="00A5530A">
            <w:r>
              <w:object w:dxaOrig="5799" w:dyaOrig="4275">
                <v:shape id="_x0000_i1729" type="#_x0000_t75" style="width:289.8pt;height:213.6pt" o:ole="">
                  <v:imagedata r:id="rId348" o:title=""/>
                </v:shape>
                <o:OLEObject Type="Embed" ProgID="Visio.Drawing.11" ShapeID="_x0000_i1729" DrawAspect="Content" ObjectID="_1466607359" r:id="rId349"/>
              </w:object>
            </w:r>
          </w:p>
          <w:p w:rsidR="005F2285" w:rsidRDefault="005F2285" w:rsidP="00A5530A"/>
          <w:p w:rsidR="005F2285" w:rsidRDefault="005F2285" w:rsidP="00A5530A"/>
        </w:tc>
      </w:tr>
      <w:tr w:rsidR="005F2285" w:rsidTr="005F2285">
        <w:tc>
          <w:tcPr>
            <w:tcW w:w="6096" w:type="dxa"/>
            <w:tcBorders>
              <w:top w:val="dashed" w:sz="4" w:space="0" w:color="auto"/>
              <w:bottom w:val="dashed" w:sz="4" w:space="0" w:color="auto"/>
              <w:right w:val="dashed" w:sz="4" w:space="0" w:color="auto"/>
            </w:tcBorders>
          </w:tcPr>
          <w:p w:rsidR="005F2285" w:rsidRDefault="005F2285" w:rsidP="00A5530A"/>
          <w:bookmarkStart w:id="0" w:name="_GoBack"/>
          <w:p w:rsidR="005F2285" w:rsidRDefault="001E2527" w:rsidP="00A5530A">
            <w:r>
              <w:object w:dxaOrig="5799" w:dyaOrig="4275">
                <v:shape id="_x0000_i1731" type="#_x0000_t75" style="width:289.8pt;height:213.6pt" o:ole="">
                  <v:imagedata r:id="rId350" o:title=""/>
                </v:shape>
                <o:OLEObject Type="Embed" ProgID="Visio.Drawing.11" ShapeID="_x0000_i1731" DrawAspect="Content" ObjectID="_1466607360" r:id="rId351"/>
              </w:object>
            </w:r>
            <w:bookmarkEnd w:id="0"/>
          </w:p>
          <w:p w:rsidR="005F2285" w:rsidRDefault="005F2285" w:rsidP="00A5530A"/>
          <w:p w:rsidR="005F2285" w:rsidRDefault="005F2285" w:rsidP="00A5530A"/>
        </w:tc>
        <w:tc>
          <w:tcPr>
            <w:tcW w:w="6502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</w:tcPr>
          <w:p w:rsidR="005F2285" w:rsidRDefault="005F2285" w:rsidP="00A5530A"/>
          <w:p w:rsidR="005F2285" w:rsidRDefault="001E2527" w:rsidP="00A5530A">
            <w:r>
              <w:object w:dxaOrig="5799" w:dyaOrig="4275">
                <v:shape id="_x0000_i1733" type="#_x0000_t75" style="width:289.8pt;height:213.6pt" o:ole="">
                  <v:imagedata r:id="rId352" o:title=""/>
                </v:shape>
                <o:OLEObject Type="Embed" ProgID="Visio.Drawing.11" ShapeID="_x0000_i1733" DrawAspect="Content" ObjectID="_1466607361" r:id="rId353"/>
              </w:object>
            </w:r>
          </w:p>
          <w:p w:rsidR="005F2285" w:rsidRDefault="005F2285" w:rsidP="00A5530A"/>
          <w:p w:rsidR="005F2285" w:rsidRDefault="005F2285" w:rsidP="00A5530A"/>
        </w:tc>
      </w:tr>
    </w:tbl>
    <w:p w:rsidR="000368F7" w:rsidRDefault="000368F7"/>
    <w:sectPr w:rsidR="000368F7" w:rsidSect="00893F03">
      <w:pgSz w:w="11906" w:h="16838"/>
      <w:pgMar w:top="11" w:right="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2181"/>
    <w:rsid w:val="000368F7"/>
    <w:rsid w:val="00050340"/>
    <w:rsid w:val="000F24FA"/>
    <w:rsid w:val="00112D81"/>
    <w:rsid w:val="001E2527"/>
    <w:rsid w:val="00215616"/>
    <w:rsid w:val="002A2181"/>
    <w:rsid w:val="002A650C"/>
    <w:rsid w:val="00345A97"/>
    <w:rsid w:val="00370FB4"/>
    <w:rsid w:val="003A48BC"/>
    <w:rsid w:val="00454E24"/>
    <w:rsid w:val="00475537"/>
    <w:rsid w:val="004976B1"/>
    <w:rsid w:val="0050516D"/>
    <w:rsid w:val="00506EE7"/>
    <w:rsid w:val="00512550"/>
    <w:rsid w:val="00542331"/>
    <w:rsid w:val="005632AA"/>
    <w:rsid w:val="005D0F08"/>
    <w:rsid w:val="005F2285"/>
    <w:rsid w:val="00624A76"/>
    <w:rsid w:val="006653EE"/>
    <w:rsid w:val="006A693C"/>
    <w:rsid w:val="0073178A"/>
    <w:rsid w:val="00740572"/>
    <w:rsid w:val="00787890"/>
    <w:rsid w:val="007D2B73"/>
    <w:rsid w:val="007D4BF0"/>
    <w:rsid w:val="0085705D"/>
    <w:rsid w:val="00893F03"/>
    <w:rsid w:val="008D6730"/>
    <w:rsid w:val="00906F67"/>
    <w:rsid w:val="00927C1F"/>
    <w:rsid w:val="009E2731"/>
    <w:rsid w:val="00A41777"/>
    <w:rsid w:val="00A5530A"/>
    <w:rsid w:val="00A61974"/>
    <w:rsid w:val="00AA4E0D"/>
    <w:rsid w:val="00AB0383"/>
    <w:rsid w:val="00AB1E30"/>
    <w:rsid w:val="00AF4125"/>
    <w:rsid w:val="00B46B8C"/>
    <w:rsid w:val="00B64A3B"/>
    <w:rsid w:val="00BE7639"/>
    <w:rsid w:val="00C9757B"/>
    <w:rsid w:val="00CE6A8F"/>
    <w:rsid w:val="00D9176C"/>
    <w:rsid w:val="00DE306B"/>
    <w:rsid w:val="00E2102A"/>
    <w:rsid w:val="00E962DB"/>
    <w:rsid w:val="00EB13CC"/>
    <w:rsid w:val="00F305C9"/>
    <w:rsid w:val="00F4333B"/>
    <w:rsid w:val="00F566D2"/>
    <w:rsid w:val="00F73EFF"/>
    <w:rsid w:val="00FA2745"/>
    <w:rsid w:val="00FA385E"/>
    <w:rsid w:val="00FC3857"/>
    <w:rsid w:val="00FD4A3C"/>
    <w:rsid w:val="00FE03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E962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755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7553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6.bin"/><Relationship Id="rId299" Type="http://schemas.openxmlformats.org/officeDocument/2006/relationships/oleObject" Target="embeddings/oleObject147.bin"/><Relationship Id="rId303" Type="http://schemas.openxmlformats.org/officeDocument/2006/relationships/oleObject" Target="embeddings/oleObject149.bin"/><Relationship Id="rId21" Type="http://schemas.openxmlformats.org/officeDocument/2006/relationships/oleObject" Target="embeddings/oleObject8.bin"/><Relationship Id="rId42" Type="http://schemas.openxmlformats.org/officeDocument/2006/relationships/image" Target="media/image19.emf"/><Relationship Id="rId63" Type="http://schemas.openxmlformats.org/officeDocument/2006/relationships/oleObject" Target="embeddings/oleObject29.bin"/><Relationship Id="rId84" Type="http://schemas.openxmlformats.org/officeDocument/2006/relationships/image" Target="media/image40.emf"/><Relationship Id="rId138" Type="http://schemas.openxmlformats.org/officeDocument/2006/relationships/image" Target="media/image67.emf"/><Relationship Id="rId159" Type="http://schemas.openxmlformats.org/officeDocument/2006/relationships/oleObject" Target="embeddings/oleObject77.bin"/><Relationship Id="rId324" Type="http://schemas.openxmlformats.org/officeDocument/2006/relationships/image" Target="media/image160.emf"/><Relationship Id="rId345" Type="http://schemas.openxmlformats.org/officeDocument/2006/relationships/oleObject" Target="embeddings/oleObject170.bin"/><Relationship Id="rId170" Type="http://schemas.openxmlformats.org/officeDocument/2006/relationships/image" Target="media/image83.emf"/><Relationship Id="rId191" Type="http://schemas.openxmlformats.org/officeDocument/2006/relationships/oleObject" Target="embeddings/oleObject93.bin"/><Relationship Id="rId205" Type="http://schemas.openxmlformats.org/officeDocument/2006/relationships/oleObject" Target="embeddings/oleObject100.bin"/><Relationship Id="rId226" Type="http://schemas.openxmlformats.org/officeDocument/2006/relationships/image" Target="media/image111.emf"/><Relationship Id="rId247" Type="http://schemas.openxmlformats.org/officeDocument/2006/relationships/oleObject" Target="embeddings/oleObject121.bin"/><Relationship Id="rId107" Type="http://schemas.openxmlformats.org/officeDocument/2006/relationships/oleObject" Target="embeddings/oleObject51.bin"/><Relationship Id="rId268" Type="http://schemas.openxmlformats.org/officeDocument/2006/relationships/image" Target="media/image132.emf"/><Relationship Id="rId289" Type="http://schemas.openxmlformats.org/officeDocument/2006/relationships/oleObject" Target="embeddings/oleObject142.bin"/><Relationship Id="rId11" Type="http://schemas.openxmlformats.org/officeDocument/2006/relationships/oleObject" Target="embeddings/oleObject3.bin"/><Relationship Id="rId32" Type="http://schemas.openxmlformats.org/officeDocument/2006/relationships/image" Target="media/image14.emf"/><Relationship Id="rId53" Type="http://schemas.openxmlformats.org/officeDocument/2006/relationships/oleObject" Target="embeddings/oleObject24.bin"/><Relationship Id="rId74" Type="http://schemas.openxmlformats.org/officeDocument/2006/relationships/image" Target="media/image35.emf"/><Relationship Id="rId128" Type="http://schemas.openxmlformats.org/officeDocument/2006/relationships/image" Target="media/image62.emf"/><Relationship Id="rId149" Type="http://schemas.openxmlformats.org/officeDocument/2006/relationships/oleObject" Target="embeddings/oleObject72.bin"/><Relationship Id="rId314" Type="http://schemas.openxmlformats.org/officeDocument/2006/relationships/image" Target="media/image155.emf"/><Relationship Id="rId335" Type="http://schemas.openxmlformats.org/officeDocument/2006/relationships/oleObject" Target="embeddings/oleObject165.bin"/><Relationship Id="rId5" Type="http://schemas.openxmlformats.org/officeDocument/2006/relationships/webSettings" Target="webSettings.xml"/><Relationship Id="rId95" Type="http://schemas.openxmlformats.org/officeDocument/2006/relationships/oleObject" Target="embeddings/oleObject45.bin"/><Relationship Id="rId160" Type="http://schemas.openxmlformats.org/officeDocument/2006/relationships/image" Target="media/image78.emf"/><Relationship Id="rId181" Type="http://schemas.openxmlformats.org/officeDocument/2006/relationships/oleObject" Target="embeddings/oleObject88.bin"/><Relationship Id="rId216" Type="http://schemas.openxmlformats.org/officeDocument/2006/relationships/image" Target="media/image106.emf"/><Relationship Id="rId237" Type="http://schemas.openxmlformats.org/officeDocument/2006/relationships/oleObject" Target="embeddings/oleObject116.bin"/><Relationship Id="rId258" Type="http://schemas.openxmlformats.org/officeDocument/2006/relationships/image" Target="media/image127.emf"/><Relationship Id="rId279" Type="http://schemas.openxmlformats.org/officeDocument/2006/relationships/oleObject" Target="embeddings/oleObject137.bin"/><Relationship Id="rId22" Type="http://schemas.openxmlformats.org/officeDocument/2006/relationships/image" Target="media/image9.emf"/><Relationship Id="rId43" Type="http://schemas.openxmlformats.org/officeDocument/2006/relationships/oleObject" Target="embeddings/oleObject19.bin"/><Relationship Id="rId64" Type="http://schemas.openxmlformats.org/officeDocument/2006/relationships/image" Target="media/image30.emf"/><Relationship Id="rId118" Type="http://schemas.openxmlformats.org/officeDocument/2006/relationships/image" Target="media/image57.emf"/><Relationship Id="rId139" Type="http://schemas.openxmlformats.org/officeDocument/2006/relationships/oleObject" Target="embeddings/oleObject67.bin"/><Relationship Id="rId290" Type="http://schemas.openxmlformats.org/officeDocument/2006/relationships/image" Target="media/image143.emf"/><Relationship Id="rId304" Type="http://schemas.openxmlformats.org/officeDocument/2006/relationships/image" Target="media/image150.emf"/><Relationship Id="rId325" Type="http://schemas.openxmlformats.org/officeDocument/2006/relationships/oleObject" Target="embeddings/oleObject160.bin"/><Relationship Id="rId346" Type="http://schemas.openxmlformats.org/officeDocument/2006/relationships/image" Target="media/image171.emf"/><Relationship Id="rId85" Type="http://schemas.openxmlformats.org/officeDocument/2006/relationships/oleObject" Target="embeddings/oleObject40.bin"/><Relationship Id="rId150" Type="http://schemas.openxmlformats.org/officeDocument/2006/relationships/image" Target="media/image73.emf"/><Relationship Id="rId171" Type="http://schemas.openxmlformats.org/officeDocument/2006/relationships/oleObject" Target="embeddings/oleObject83.bin"/><Relationship Id="rId192" Type="http://schemas.openxmlformats.org/officeDocument/2006/relationships/image" Target="media/image94.emf"/><Relationship Id="rId206" Type="http://schemas.openxmlformats.org/officeDocument/2006/relationships/image" Target="media/image101.emf"/><Relationship Id="rId227" Type="http://schemas.openxmlformats.org/officeDocument/2006/relationships/oleObject" Target="embeddings/oleObject111.bin"/><Relationship Id="rId248" Type="http://schemas.openxmlformats.org/officeDocument/2006/relationships/image" Target="media/image122.emf"/><Relationship Id="rId269" Type="http://schemas.openxmlformats.org/officeDocument/2006/relationships/oleObject" Target="embeddings/oleObject132.bin"/><Relationship Id="rId12" Type="http://schemas.openxmlformats.org/officeDocument/2006/relationships/image" Target="media/image4.emf"/><Relationship Id="rId33" Type="http://schemas.openxmlformats.org/officeDocument/2006/relationships/oleObject" Target="embeddings/oleObject14.bin"/><Relationship Id="rId108" Type="http://schemas.openxmlformats.org/officeDocument/2006/relationships/image" Target="media/image52.emf"/><Relationship Id="rId129" Type="http://schemas.openxmlformats.org/officeDocument/2006/relationships/oleObject" Target="embeddings/oleObject62.bin"/><Relationship Id="rId280" Type="http://schemas.openxmlformats.org/officeDocument/2006/relationships/image" Target="media/image138.emf"/><Relationship Id="rId315" Type="http://schemas.openxmlformats.org/officeDocument/2006/relationships/oleObject" Target="embeddings/oleObject155.bin"/><Relationship Id="rId336" Type="http://schemas.openxmlformats.org/officeDocument/2006/relationships/image" Target="media/image166.emf"/><Relationship Id="rId54" Type="http://schemas.openxmlformats.org/officeDocument/2006/relationships/image" Target="media/image25.emf"/><Relationship Id="rId75" Type="http://schemas.openxmlformats.org/officeDocument/2006/relationships/oleObject" Target="embeddings/oleObject35.bin"/><Relationship Id="rId96" Type="http://schemas.openxmlformats.org/officeDocument/2006/relationships/image" Target="media/image46.emf"/><Relationship Id="rId140" Type="http://schemas.openxmlformats.org/officeDocument/2006/relationships/image" Target="media/image68.emf"/><Relationship Id="rId161" Type="http://schemas.openxmlformats.org/officeDocument/2006/relationships/oleObject" Target="embeddings/oleObject78.bin"/><Relationship Id="rId182" Type="http://schemas.openxmlformats.org/officeDocument/2006/relationships/image" Target="media/image89.emf"/><Relationship Id="rId217" Type="http://schemas.openxmlformats.org/officeDocument/2006/relationships/oleObject" Target="embeddings/oleObject106.bin"/><Relationship Id="rId6" Type="http://schemas.openxmlformats.org/officeDocument/2006/relationships/image" Target="media/image1.emf"/><Relationship Id="rId238" Type="http://schemas.openxmlformats.org/officeDocument/2006/relationships/image" Target="media/image117.emf"/><Relationship Id="rId259" Type="http://schemas.openxmlformats.org/officeDocument/2006/relationships/oleObject" Target="embeddings/oleObject127.bin"/><Relationship Id="rId23" Type="http://schemas.openxmlformats.org/officeDocument/2006/relationships/oleObject" Target="embeddings/oleObject9.bin"/><Relationship Id="rId119" Type="http://schemas.openxmlformats.org/officeDocument/2006/relationships/oleObject" Target="embeddings/oleObject57.bin"/><Relationship Id="rId270" Type="http://schemas.openxmlformats.org/officeDocument/2006/relationships/image" Target="media/image133.emf"/><Relationship Id="rId291" Type="http://schemas.openxmlformats.org/officeDocument/2006/relationships/oleObject" Target="embeddings/oleObject143.bin"/><Relationship Id="rId305" Type="http://schemas.openxmlformats.org/officeDocument/2006/relationships/oleObject" Target="embeddings/oleObject150.bin"/><Relationship Id="rId326" Type="http://schemas.openxmlformats.org/officeDocument/2006/relationships/image" Target="media/image161.emf"/><Relationship Id="rId347" Type="http://schemas.openxmlformats.org/officeDocument/2006/relationships/oleObject" Target="embeddings/oleObject171.bin"/><Relationship Id="rId44" Type="http://schemas.openxmlformats.org/officeDocument/2006/relationships/image" Target="media/image20.emf"/><Relationship Id="rId65" Type="http://schemas.openxmlformats.org/officeDocument/2006/relationships/oleObject" Target="embeddings/oleObject30.bin"/><Relationship Id="rId86" Type="http://schemas.openxmlformats.org/officeDocument/2006/relationships/image" Target="media/image41.emf"/><Relationship Id="rId130" Type="http://schemas.openxmlformats.org/officeDocument/2006/relationships/image" Target="media/image63.emf"/><Relationship Id="rId151" Type="http://schemas.openxmlformats.org/officeDocument/2006/relationships/oleObject" Target="embeddings/oleObject73.bin"/><Relationship Id="rId172" Type="http://schemas.openxmlformats.org/officeDocument/2006/relationships/image" Target="media/image84.emf"/><Relationship Id="rId193" Type="http://schemas.openxmlformats.org/officeDocument/2006/relationships/oleObject" Target="embeddings/oleObject94.bin"/><Relationship Id="rId207" Type="http://schemas.openxmlformats.org/officeDocument/2006/relationships/oleObject" Target="embeddings/oleObject101.bin"/><Relationship Id="rId228" Type="http://schemas.openxmlformats.org/officeDocument/2006/relationships/image" Target="media/image112.emf"/><Relationship Id="rId249" Type="http://schemas.openxmlformats.org/officeDocument/2006/relationships/oleObject" Target="embeddings/oleObject122.bin"/><Relationship Id="rId13" Type="http://schemas.openxmlformats.org/officeDocument/2006/relationships/oleObject" Target="embeddings/oleObject4.bin"/><Relationship Id="rId109" Type="http://schemas.openxmlformats.org/officeDocument/2006/relationships/oleObject" Target="embeddings/oleObject52.bin"/><Relationship Id="rId260" Type="http://schemas.openxmlformats.org/officeDocument/2006/relationships/image" Target="media/image128.emf"/><Relationship Id="rId281" Type="http://schemas.openxmlformats.org/officeDocument/2006/relationships/oleObject" Target="embeddings/oleObject138.bin"/><Relationship Id="rId316" Type="http://schemas.openxmlformats.org/officeDocument/2006/relationships/image" Target="media/image156.emf"/><Relationship Id="rId337" Type="http://schemas.openxmlformats.org/officeDocument/2006/relationships/oleObject" Target="embeddings/oleObject166.bin"/><Relationship Id="rId34" Type="http://schemas.openxmlformats.org/officeDocument/2006/relationships/image" Target="media/image15.emf"/><Relationship Id="rId55" Type="http://schemas.openxmlformats.org/officeDocument/2006/relationships/oleObject" Target="embeddings/oleObject25.bin"/><Relationship Id="rId76" Type="http://schemas.openxmlformats.org/officeDocument/2006/relationships/image" Target="media/image36.emf"/><Relationship Id="rId97" Type="http://schemas.openxmlformats.org/officeDocument/2006/relationships/oleObject" Target="embeddings/oleObject46.bin"/><Relationship Id="rId120" Type="http://schemas.openxmlformats.org/officeDocument/2006/relationships/image" Target="media/image58.emf"/><Relationship Id="rId141" Type="http://schemas.openxmlformats.org/officeDocument/2006/relationships/oleObject" Target="embeddings/oleObject68.bin"/><Relationship Id="rId7" Type="http://schemas.openxmlformats.org/officeDocument/2006/relationships/oleObject" Target="embeddings/oleObject1.bin"/><Relationship Id="rId162" Type="http://schemas.openxmlformats.org/officeDocument/2006/relationships/image" Target="media/image79.emf"/><Relationship Id="rId183" Type="http://schemas.openxmlformats.org/officeDocument/2006/relationships/oleObject" Target="embeddings/oleObject89.bin"/><Relationship Id="rId218" Type="http://schemas.openxmlformats.org/officeDocument/2006/relationships/image" Target="media/image107.emf"/><Relationship Id="rId239" Type="http://schemas.openxmlformats.org/officeDocument/2006/relationships/oleObject" Target="embeddings/oleObject117.bin"/><Relationship Id="rId250" Type="http://schemas.openxmlformats.org/officeDocument/2006/relationships/image" Target="media/image123.emf"/><Relationship Id="rId271" Type="http://schemas.openxmlformats.org/officeDocument/2006/relationships/oleObject" Target="embeddings/oleObject133.bin"/><Relationship Id="rId292" Type="http://schemas.openxmlformats.org/officeDocument/2006/relationships/image" Target="media/image144.emf"/><Relationship Id="rId306" Type="http://schemas.openxmlformats.org/officeDocument/2006/relationships/image" Target="media/image151.emf"/><Relationship Id="rId24" Type="http://schemas.openxmlformats.org/officeDocument/2006/relationships/image" Target="media/image10.emf"/><Relationship Id="rId45" Type="http://schemas.openxmlformats.org/officeDocument/2006/relationships/oleObject" Target="embeddings/oleObject20.bin"/><Relationship Id="rId66" Type="http://schemas.openxmlformats.org/officeDocument/2006/relationships/image" Target="media/image31.emf"/><Relationship Id="rId87" Type="http://schemas.openxmlformats.org/officeDocument/2006/relationships/oleObject" Target="embeddings/oleObject41.bin"/><Relationship Id="rId110" Type="http://schemas.openxmlformats.org/officeDocument/2006/relationships/image" Target="media/image53.emf"/><Relationship Id="rId131" Type="http://schemas.openxmlformats.org/officeDocument/2006/relationships/oleObject" Target="embeddings/oleObject63.bin"/><Relationship Id="rId327" Type="http://schemas.openxmlformats.org/officeDocument/2006/relationships/oleObject" Target="embeddings/oleObject161.bin"/><Relationship Id="rId348" Type="http://schemas.openxmlformats.org/officeDocument/2006/relationships/image" Target="media/image172.emf"/><Relationship Id="rId152" Type="http://schemas.openxmlformats.org/officeDocument/2006/relationships/image" Target="media/image74.emf"/><Relationship Id="rId173" Type="http://schemas.openxmlformats.org/officeDocument/2006/relationships/oleObject" Target="embeddings/oleObject84.bin"/><Relationship Id="rId194" Type="http://schemas.openxmlformats.org/officeDocument/2006/relationships/image" Target="media/image95.emf"/><Relationship Id="rId208" Type="http://schemas.openxmlformats.org/officeDocument/2006/relationships/image" Target="media/image102.emf"/><Relationship Id="rId229" Type="http://schemas.openxmlformats.org/officeDocument/2006/relationships/oleObject" Target="embeddings/oleObject112.bin"/><Relationship Id="rId240" Type="http://schemas.openxmlformats.org/officeDocument/2006/relationships/image" Target="media/image118.emf"/><Relationship Id="rId261" Type="http://schemas.openxmlformats.org/officeDocument/2006/relationships/oleObject" Target="embeddings/oleObject128.bin"/><Relationship Id="rId14" Type="http://schemas.openxmlformats.org/officeDocument/2006/relationships/image" Target="media/image5.emf"/><Relationship Id="rId35" Type="http://schemas.openxmlformats.org/officeDocument/2006/relationships/oleObject" Target="embeddings/oleObject15.bin"/><Relationship Id="rId56" Type="http://schemas.openxmlformats.org/officeDocument/2006/relationships/image" Target="media/image26.emf"/><Relationship Id="rId77" Type="http://schemas.openxmlformats.org/officeDocument/2006/relationships/oleObject" Target="embeddings/oleObject36.bin"/><Relationship Id="rId100" Type="http://schemas.openxmlformats.org/officeDocument/2006/relationships/image" Target="media/image48.emf"/><Relationship Id="rId282" Type="http://schemas.openxmlformats.org/officeDocument/2006/relationships/image" Target="media/image139.emf"/><Relationship Id="rId317" Type="http://schemas.openxmlformats.org/officeDocument/2006/relationships/oleObject" Target="embeddings/oleObject156.bin"/><Relationship Id="rId338" Type="http://schemas.openxmlformats.org/officeDocument/2006/relationships/image" Target="media/image167.emf"/><Relationship Id="rId8" Type="http://schemas.openxmlformats.org/officeDocument/2006/relationships/image" Target="media/image2.emf"/><Relationship Id="rId98" Type="http://schemas.openxmlformats.org/officeDocument/2006/relationships/image" Target="media/image47.emf"/><Relationship Id="rId121" Type="http://schemas.openxmlformats.org/officeDocument/2006/relationships/oleObject" Target="embeddings/oleObject58.bin"/><Relationship Id="rId142" Type="http://schemas.openxmlformats.org/officeDocument/2006/relationships/image" Target="media/image69.emf"/><Relationship Id="rId163" Type="http://schemas.openxmlformats.org/officeDocument/2006/relationships/oleObject" Target="embeddings/oleObject79.bin"/><Relationship Id="rId184" Type="http://schemas.openxmlformats.org/officeDocument/2006/relationships/image" Target="media/image90.emf"/><Relationship Id="rId219" Type="http://schemas.openxmlformats.org/officeDocument/2006/relationships/oleObject" Target="embeddings/oleObject107.bin"/><Relationship Id="rId230" Type="http://schemas.openxmlformats.org/officeDocument/2006/relationships/image" Target="media/image113.emf"/><Relationship Id="rId251" Type="http://schemas.openxmlformats.org/officeDocument/2006/relationships/oleObject" Target="embeddings/oleObject123.bin"/><Relationship Id="rId25" Type="http://schemas.openxmlformats.org/officeDocument/2006/relationships/oleObject" Target="embeddings/oleObject10.bin"/><Relationship Id="rId46" Type="http://schemas.openxmlformats.org/officeDocument/2006/relationships/image" Target="media/image21.emf"/><Relationship Id="rId67" Type="http://schemas.openxmlformats.org/officeDocument/2006/relationships/oleObject" Target="embeddings/oleObject31.bin"/><Relationship Id="rId272" Type="http://schemas.openxmlformats.org/officeDocument/2006/relationships/image" Target="media/image134.emf"/><Relationship Id="rId293" Type="http://schemas.openxmlformats.org/officeDocument/2006/relationships/oleObject" Target="embeddings/oleObject144.bin"/><Relationship Id="rId307" Type="http://schemas.openxmlformats.org/officeDocument/2006/relationships/oleObject" Target="embeddings/oleObject151.bin"/><Relationship Id="rId328" Type="http://schemas.openxmlformats.org/officeDocument/2006/relationships/image" Target="media/image162.emf"/><Relationship Id="rId349" Type="http://schemas.openxmlformats.org/officeDocument/2006/relationships/oleObject" Target="embeddings/oleObject172.bin"/><Relationship Id="rId88" Type="http://schemas.openxmlformats.org/officeDocument/2006/relationships/image" Target="media/image42.emf"/><Relationship Id="rId111" Type="http://schemas.openxmlformats.org/officeDocument/2006/relationships/oleObject" Target="embeddings/oleObject53.bin"/><Relationship Id="rId132" Type="http://schemas.openxmlformats.org/officeDocument/2006/relationships/image" Target="media/image64.emf"/><Relationship Id="rId153" Type="http://schemas.openxmlformats.org/officeDocument/2006/relationships/oleObject" Target="embeddings/oleObject74.bin"/><Relationship Id="rId174" Type="http://schemas.openxmlformats.org/officeDocument/2006/relationships/image" Target="media/image85.emf"/><Relationship Id="rId195" Type="http://schemas.openxmlformats.org/officeDocument/2006/relationships/oleObject" Target="embeddings/oleObject95.bin"/><Relationship Id="rId209" Type="http://schemas.openxmlformats.org/officeDocument/2006/relationships/oleObject" Target="embeddings/oleObject102.bin"/><Relationship Id="rId190" Type="http://schemas.openxmlformats.org/officeDocument/2006/relationships/image" Target="media/image93.emf"/><Relationship Id="rId204" Type="http://schemas.openxmlformats.org/officeDocument/2006/relationships/image" Target="media/image100.emf"/><Relationship Id="rId220" Type="http://schemas.openxmlformats.org/officeDocument/2006/relationships/image" Target="media/image108.emf"/><Relationship Id="rId225" Type="http://schemas.openxmlformats.org/officeDocument/2006/relationships/oleObject" Target="embeddings/oleObject110.bin"/><Relationship Id="rId241" Type="http://schemas.openxmlformats.org/officeDocument/2006/relationships/oleObject" Target="embeddings/oleObject118.bin"/><Relationship Id="rId246" Type="http://schemas.openxmlformats.org/officeDocument/2006/relationships/image" Target="media/image121.emf"/><Relationship Id="rId267" Type="http://schemas.openxmlformats.org/officeDocument/2006/relationships/oleObject" Target="embeddings/oleObject131.bin"/><Relationship Id="rId288" Type="http://schemas.openxmlformats.org/officeDocument/2006/relationships/image" Target="media/image142.emf"/><Relationship Id="rId15" Type="http://schemas.openxmlformats.org/officeDocument/2006/relationships/oleObject" Target="embeddings/oleObject5.bin"/><Relationship Id="rId36" Type="http://schemas.openxmlformats.org/officeDocument/2006/relationships/image" Target="media/image16.emf"/><Relationship Id="rId57" Type="http://schemas.openxmlformats.org/officeDocument/2006/relationships/oleObject" Target="embeddings/oleObject26.bin"/><Relationship Id="rId106" Type="http://schemas.openxmlformats.org/officeDocument/2006/relationships/image" Target="media/image51.emf"/><Relationship Id="rId127" Type="http://schemas.openxmlformats.org/officeDocument/2006/relationships/oleObject" Target="embeddings/oleObject61.bin"/><Relationship Id="rId262" Type="http://schemas.openxmlformats.org/officeDocument/2006/relationships/image" Target="media/image129.emf"/><Relationship Id="rId283" Type="http://schemas.openxmlformats.org/officeDocument/2006/relationships/oleObject" Target="embeddings/oleObject139.bin"/><Relationship Id="rId313" Type="http://schemas.openxmlformats.org/officeDocument/2006/relationships/oleObject" Target="embeddings/oleObject154.bin"/><Relationship Id="rId318" Type="http://schemas.openxmlformats.org/officeDocument/2006/relationships/image" Target="media/image157.emf"/><Relationship Id="rId339" Type="http://schemas.openxmlformats.org/officeDocument/2006/relationships/oleObject" Target="embeddings/oleObject167.bin"/><Relationship Id="rId10" Type="http://schemas.openxmlformats.org/officeDocument/2006/relationships/image" Target="media/image3.emf"/><Relationship Id="rId31" Type="http://schemas.openxmlformats.org/officeDocument/2006/relationships/oleObject" Target="embeddings/oleObject13.bin"/><Relationship Id="rId52" Type="http://schemas.openxmlformats.org/officeDocument/2006/relationships/image" Target="media/image24.emf"/><Relationship Id="rId73" Type="http://schemas.openxmlformats.org/officeDocument/2006/relationships/oleObject" Target="embeddings/oleObject34.bin"/><Relationship Id="rId78" Type="http://schemas.openxmlformats.org/officeDocument/2006/relationships/image" Target="media/image37.emf"/><Relationship Id="rId94" Type="http://schemas.openxmlformats.org/officeDocument/2006/relationships/image" Target="media/image45.emf"/><Relationship Id="rId99" Type="http://schemas.openxmlformats.org/officeDocument/2006/relationships/oleObject" Target="embeddings/oleObject47.bin"/><Relationship Id="rId101" Type="http://schemas.openxmlformats.org/officeDocument/2006/relationships/oleObject" Target="embeddings/oleObject48.bin"/><Relationship Id="rId122" Type="http://schemas.openxmlformats.org/officeDocument/2006/relationships/image" Target="media/image59.emf"/><Relationship Id="rId143" Type="http://schemas.openxmlformats.org/officeDocument/2006/relationships/oleObject" Target="embeddings/oleObject69.bin"/><Relationship Id="rId148" Type="http://schemas.openxmlformats.org/officeDocument/2006/relationships/image" Target="media/image72.emf"/><Relationship Id="rId164" Type="http://schemas.openxmlformats.org/officeDocument/2006/relationships/image" Target="media/image80.emf"/><Relationship Id="rId169" Type="http://schemas.openxmlformats.org/officeDocument/2006/relationships/oleObject" Target="embeddings/oleObject82.bin"/><Relationship Id="rId185" Type="http://schemas.openxmlformats.org/officeDocument/2006/relationships/oleObject" Target="embeddings/oleObject90.bin"/><Relationship Id="rId334" Type="http://schemas.openxmlformats.org/officeDocument/2006/relationships/image" Target="media/image165.emf"/><Relationship Id="rId350" Type="http://schemas.openxmlformats.org/officeDocument/2006/relationships/image" Target="media/image173.emf"/><Relationship Id="rId35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80" Type="http://schemas.openxmlformats.org/officeDocument/2006/relationships/image" Target="media/image88.emf"/><Relationship Id="rId210" Type="http://schemas.openxmlformats.org/officeDocument/2006/relationships/image" Target="media/image103.emf"/><Relationship Id="rId215" Type="http://schemas.openxmlformats.org/officeDocument/2006/relationships/oleObject" Target="embeddings/oleObject105.bin"/><Relationship Id="rId236" Type="http://schemas.openxmlformats.org/officeDocument/2006/relationships/image" Target="media/image116.emf"/><Relationship Id="rId257" Type="http://schemas.openxmlformats.org/officeDocument/2006/relationships/oleObject" Target="embeddings/oleObject126.bin"/><Relationship Id="rId278" Type="http://schemas.openxmlformats.org/officeDocument/2006/relationships/image" Target="media/image137.emf"/><Relationship Id="rId26" Type="http://schemas.openxmlformats.org/officeDocument/2006/relationships/image" Target="media/image11.emf"/><Relationship Id="rId231" Type="http://schemas.openxmlformats.org/officeDocument/2006/relationships/oleObject" Target="embeddings/oleObject113.bin"/><Relationship Id="rId252" Type="http://schemas.openxmlformats.org/officeDocument/2006/relationships/image" Target="media/image124.emf"/><Relationship Id="rId273" Type="http://schemas.openxmlformats.org/officeDocument/2006/relationships/oleObject" Target="embeddings/oleObject134.bin"/><Relationship Id="rId294" Type="http://schemas.openxmlformats.org/officeDocument/2006/relationships/image" Target="media/image145.emf"/><Relationship Id="rId308" Type="http://schemas.openxmlformats.org/officeDocument/2006/relationships/image" Target="media/image152.emf"/><Relationship Id="rId329" Type="http://schemas.openxmlformats.org/officeDocument/2006/relationships/oleObject" Target="embeddings/oleObject162.bin"/><Relationship Id="rId47" Type="http://schemas.openxmlformats.org/officeDocument/2006/relationships/oleObject" Target="embeddings/oleObject21.bin"/><Relationship Id="rId68" Type="http://schemas.openxmlformats.org/officeDocument/2006/relationships/image" Target="media/image32.emf"/><Relationship Id="rId89" Type="http://schemas.openxmlformats.org/officeDocument/2006/relationships/oleObject" Target="embeddings/oleObject42.bin"/><Relationship Id="rId112" Type="http://schemas.openxmlformats.org/officeDocument/2006/relationships/image" Target="media/image54.emf"/><Relationship Id="rId133" Type="http://schemas.openxmlformats.org/officeDocument/2006/relationships/oleObject" Target="embeddings/oleObject64.bin"/><Relationship Id="rId154" Type="http://schemas.openxmlformats.org/officeDocument/2006/relationships/image" Target="media/image75.emf"/><Relationship Id="rId175" Type="http://schemas.openxmlformats.org/officeDocument/2006/relationships/oleObject" Target="embeddings/oleObject85.bin"/><Relationship Id="rId340" Type="http://schemas.openxmlformats.org/officeDocument/2006/relationships/image" Target="media/image168.emf"/><Relationship Id="rId196" Type="http://schemas.openxmlformats.org/officeDocument/2006/relationships/image" Target="media/image96.emf"/><Relationship Id="rId200" Type="http://schemas.openxmlformats.org/officeDocument/2006/relationships/image" Target="media/image98.emf"/><Relationship Id="rId16" Type="http://schemas.openxmlformats.org/officeDocument/2006/relationships/image" Target="media/image6.emf"/><Relationship Id="rId221" Type="http://schemas.openxmlformats.org/officeDocument/2006/relationships/oleObject" Target="embeddings/oleObject108.bin"/><Relationship Id="rId242" Type="http://schemas.openxmlformats.org/officeDocument/2006/relationships/image" Target="media/image119.emf"/><Relationship Id="rId263" Type="http://schemas.openxmlformats.org/officeDocument/2006/relationships/oleObject" Target="embeddings/oleObject129.bin"/><Relationship Id="rId284" Type="http://schemas.openxmlformats.org/officeDocument/2006/relationships/image" Target="media/image140.emf"/><Relationship Id="rId319" Type="http://schemas.openxmlformats.org/officeDocument/2006/relationships/oleObject" Target="embeddings/oleObject157.bin"/><Relationship Id="rId37" Type="http://schemas.openxmlformats.org/officeDocument/2006/relationships/oleObject" Target="embeddings/oleObject16.bin"/><Relationship Id="rId58" Type="http://schemas.openxmlformats.org/officeDocument/2006/relationships/image" Target="media/image27.emf"/><Relationship Id="rId79" Type="http://schemas.openxmlformats.org/officeDocument/2006/relationships/oleObject" Target="embeddings/oleObject37.bin"/><Relationship Id="rId102" Type="http://schemas.openxmlformats.org/officeDocument/2006/relationships/image" Target="media/image49.emf"/><Relationship Id="rId123" Type="http://schemas.openxmlformats.org/officeDocument/2006/relationships/oleObject" Target="embeddings/oleObject59.bin"/><Relationship Id="rId144" Type="http://schemas.openxmlformats.org/officeDocument/2006/relationships/image" Target="media/image70.emf"/><Relationship Id="rId330" Type="http://schemas.openxmlformats.org/officeDocument/2006/relationships/image" Target="media/image163.emf"/><Relationship Id="rId90" Type="http://schemas.openxmlformats.org/officeDocument/2006/relationships/image" Target="media/image43.emf"/><Relationship Id="rId165" Type="http://schemas.openxmlformats.org/officeDocument/2006/relationships/oleObject" Target="embeddings/oleObject80.bin"/><Relationship Id="rId186" Type="http://schemas.openxmlformats.org/officeDocument/2006/relationships/image" Target="media/image91.emf"/><Relationship Id="rId351" Type="http://schemas.openxmlformats.org/officeDocument/2006/relationships/oleObject" Target="embeddings/oleObject173.bin"/><Relationship Id="rId211" Type="http://schemas.openxmlformats.org/officeDocument/2006/relationships/oleObject" Target="embeddings/oleObject103.bin"/><Relationship Id="rId232" Type="http://schemas.openxmlformats.org/officeDocument/2006/relationships/image" Target="media/image114.emf"/><Relationship Id="rId253" Type="http://schemas.openxmlformats.org/officeDocument/2006/relationships/oleObject" Target="embeddings/oleObject124.bin"/><Relationship Id="rId274" Type="http://schemas.openxmlformats.org/officeDocument/2006/relationships/image" Target="media/image135.emf"/><Relationship Id="rId295" Type="http://schemas.openxmlformats.org/officeDocument/2006/relationships/oleObject" Target="embeddings/oleObject145.bin"/><Relationship Id="rId309" Type="http://schemas.openxmlformats.org/officeDocument/2006/relationships/oleObject" Target="embeddings/oleObject152.bin"/><Relationship Id="rId27" Type="http://schemas.openxmlformats.org/officeDocument/2006/relationships/oleObject" Target="embeddings/oleObject11.bin"/><Relationship Id="rId48" Type="http://schemas.openxmlformats.org/officeDocument/2006/relationships/image" Target="media/image22.emf"/><Relationship Id="rId69" Type="http://schemas.openxmlformats.org/officeDocument/2006/relationships/oleObject" Target="embeddings/oleObject32.bin"/><Relationship Id="rId113" Type="http://schemas.openxmlformats.org/officeDocument/2006/relationships/oleObject" Target="embeddings/oleObject54.bin"/><Relationship Id="rId134" Type="http://schemas.openxmlformats.org/officeDocument/2006/relationships/image" Target="media/image65.emf"/><Relationship Id="rId320" Type="http://schemas.openxmlformats.org/officeDocument/2006/relationships/image" Target="media/image158.emf"/><Relationship Id="rId80" Type="http://schemas.openxmlformats.org/officeDocument/2006/relationships/image" Target="media/image38.emf"/><Relationship Id="rId155" Type="http://schemas.openxmlformats.org/officeDocument/2006/relationships/oleObject" Target="embeddings/oleObject75.bin"/><Relationship Id="rId176" Type="http://schemas.openxmlformats.org/officeDocument/2006/relationships/image" Target="media/image86.emf"/><Relationship Id="rId197" Type="http://schemas.openxmlformats.org/officeDocument/2006/relationships/oleObject" Target="embeddings/oleObject96.bin"/><Relationship Id="rId341" Type="http://schemas.openxmlformats.org/officeDocument/2006/relationships/oleObject" Target="embeddings/oleObject168.bin"/><Relationship Id="rId201" Type="http://schemas.openxmlformats.org/officeDocument/2006/relationships/oleObject" Target="embeddings/oleObject98.bin"/><Relationship Id="rId222" Type="http://schemas.openxmlformats.org/officeDocument/2006/relationships/image" Target="media/image109.emf"/><Relationship Id="rId243" Type="http://schemas.openxmlformats.org/officeDocument/2006/relationships/oleObject" Target="embeddings/oleObject119.bin"/><Relationship Id="rId264" Type="http://schemas.openxmlformats.org/officeDocument/2006/relationships/image" Target="media/image130.emf"/><Relationship Id="rId285" Type="http://schemas.openxmlformats.org/officeDocument/2006/relationships/oleObject" Target="embeddings/oleObject140.bin"/><Relationship Id="rId17" Type="http://schemas.openxmlformats.org/officeDocument/2006/relationships/oleObject" Target="embeddings/oleObject6.bin"/><Relationship Id="rId38" Type="http://schemas.openxmlformats.org/officeDocument/2006/relationships/image" Target="media/image17.emf"/><Relationship Id="rId59" Type="http://schemas.openxmlformats.org/officeDocument/2006/relationships/oleObject" Target="embeddings/oleObject27.bin"/><Relationship Id="rId103" Type="http://schemas.openxmlformats.org/officeDocument/2006/relationships/oleObject" Target="embeddings/oleObject49.bin"/><Relationship Id="rId124" Type="http://schemas.openxmlformats.org/officeDocument/2006/relationships/image" Target="media/image60.emf"/><Relationship Id="rId310" Type="http://schemas.openxmlformats.org/officeDocument/2006/relationships/image" Target="media/image153.emf"/><Relationship Id="rId70" Type="http://schemas.openxmlformats.org/officeDocument/2006/relationships/image" Target="media/image33.emf"/><Relationship Id="rId91" Type="http://schemas.openxmlformats.org/officeDocument/2006/relationships/oleObject" Target="embeddings/oleObject43.bin"/><Relationship Id="rId145" Type="http://schemas.openxmlformats.org/officeDocument/2006/relationships/oleObject" Target="embeddings/oleObject70.bin"/><Relationship Id="rId166" Type="http://schemas.openxmlformats.org/officeDocument/2006/relationships/image" Target="media/image81.emf"/><Relationship Id="rId187" Type="http://schemas.openxmlformats.org/officeDocument/2006/relationships/oleObject" Target="embeddings/oleObject91.bin"/><Relationship Id="rId331" Type="http://schemas.openxmlformats.org/officeDocument/2006/relationships/oleObject" Target="embeddings/oleObject163.bin"/><Relationship Id="rId352" Type="http://schemas.openxmlformats.org/officeDocument/2006/relationships/image" Target="media/image174.emf"/><Relationship Id="rId1" Type="http://schemas.openxmlformats.org/officeDocument/2006/relationships/customXml" Target="../customXml/item1.xml"/><Relationship Id="rId212" Type="http://schemas.openxmlformats.org/officeDocument/2006/relationships/image" Target="media/image104.emf"/><Relationship Id="rId233" Type="http://schemas.openxmlformats.org/officeDocument/2006/relationships/oleObject" Target="embeddings/oleObject114.bin"/><Relationship Id="rId254" Type="http://schemas.openxmlformats.org/officeDocument/2006/relationships/image" Target="media/image125.emf"/><Relationship Id="rId28" Type="http://schemas.openxmlformats.org/officeDocument/2006/relationships/image" Target="media/image12.emf"/><Relationship Id="rId49" Type="http://schemas.openxmlformats.org/officeDocument/2006/relationships/oleObject" Target="embeddings/oleObject22.bin"/><Relationship Id="rId114" Type="http://schemas.openxmlformats.org/officeDocument/2006/relationships/image" Target="media/image55.emf"/><Relationship Id="rId275" Type="http://schemas.openxmlformats.org/officeDocument/2006/relationships/oleObject" Target="embeddings/oleObject135.bin"/><Relationship Id="rId296" Type="http://schemas.openxmlformats.org/officeDocument/2006/relationships/image" Target="media/image146.emf"/><Relationship Id="rId300" Type="http://schemas.openxmlformats.org/officeDocument/2006/relationships/image" Target="media/image148.emf"/><Relationship Id="rId60" Type="http://schemas.openxmlformats.org/officeDocument/2006/relationships/image" Target="media/image28.emf"/><Relationship Id="rId81" Type="http://schemas.openxmlformats.org/officeDocument/2006/relationships/oleObject" Target="embeddings/oleObject38.bin"/><Relationship Id="rId135" Type="http://schemas.openxmlformats.org/officeDocument/2006/relationships/oleObject" Target="embeddings/oleObject65.bin"/><Relationship Id="rId156" Type="http://schemas.openxmlformats.org/officeDocument/2006/relationships/image" Target="media/image76.emf"/><Relationship Id="rId177" Type="http://schemas.openxmlformats.org/officeDocument/2006/relationships/oleObject" Target="embeddings/oleObject86.bin"/><Relationship Id="rId198" Type="http://schemas.openxmlformats.org/officeDocument/2006/relationships/image" Target="media/image97.emf"/><Relationship Id="rId321" Type="http://schemas.openxmlformats.org/officeDocument/2006/relationships/oleObject" Target="embeddings/oleObject158.bin"/><Relationship Id="rId342" Type="http://schemas.openxmlformats.org/officeDocument/2006/relationships/image" Target="media/image169.emf"/><Relationship Id="rId202" Type="http://schemas.openxmlformats.org/officeDocument/2006/relationships/image" Target="media/image99.emf"/><Relationship Id="rId223" Type="http://schemas.openxmlformats.org/officeDocument/2006/relationships/oleObject" Target="embeddings/oleObject109.bin"/><Relationship Id="rId244" Type="http://schemas.openxmlformats.org/officeDocument/2006/relationships/image" Target="media/image120.emf"/><Relationship Id="rId18" Type="http://schemas.openxmlformats.org/officeDocument/2006/relationships/image" Target="media/image7.emf"/><Relationship Id="rId39" Type="http://schemas.openxmlformats.org/officeDocument/2006/relationships/oleObject" Target="embeddings/oleObject17.bin"/><Relationship Id="rId265" Type="http://schemas.openxmlformats.org/officeDocument/2006/relationships/oleObject" Target="embeddings/oleObject130.bin"/><Relationship Id="rId286" Type="http://schemas.openxmlformats.org/officeDocument/2006/relationships/image" Target="media/image141.emf"/><Relationship Id="rId50" Type="http://schemas.openxmlformats.org/officeDocument/2006/relationships/image" Target="media/image23.emf"/><Relationship Id="rId104" Type="http://schemas.openxmlformats.org/officeDocument/2006/relationships/image" Target="media/image50.emf"/><Relationship Id="rId125" Type="http://schemas.openxmlformats.org/officeDocument/2006/relationships/oleObject" Target="embeddings/oleObject60.bin"/><Relationship Id="rId146" Type="http://schemas.openxmlformats.org/officeDocument/2006/relationships/image" Target="media/image71.emf"/><Relationship Id="rId167" Type="http://schemas.openxmlformats.org/officeDocument/2006/relationships/oleObject" Target="embeddings/oleObject81.bin"/><Relationship Id="rId188" Type="http://schemas.openxmlformats.org/officeDocument/2006/relationships/image" Target="media/image92.emf"/><Relationship Id="rId311" Type="http://schemas.openxmlformats.org/officeDocument/2006/relationships/oleObject" Target="embeddings/oleObject153.bin"/><Relationship Id="rId332" Type="http://schemas.openxmlformats.org/officeDocument/2006/relationships/image" Target="media/image164.emf"/><Relationship Id="rId353" Type="http://schemas.openxmlformats.org/officeDocument/2006/relationships/oleObject" Target="embeddings/oleObject174.bin"/><Relationship Id="rId71" Type="http://schemas.openxmlformats.org/officeDocument/2006/relationships/oleObject" Target="embeddings/oleObject33.bin"/><Relationship Id="rId92" Type="http://schemas.openxmlformats.org/officeDocument/2006/relationships/image" Target="media/image44.emf"/><Relationship Id="rId213" Type="http://schemas.openxmlformats.org/officeDocument/2006/relationships/oleObject" Target="embeddings/oleObject104.bin"/><Relationship Id="rId234" Type="http://schemas.openxmlformats.org/officeDocument/2006/relationships/image" Target="media/image115.emf"/><Relationship Id="rId2" Type="http://schemas.openxmlformats.org/officeDocument/2006/relationships/styles" Target="styles.xml"/><Relationship Id="rId29" Type="http://schemas.openxmlformats.org/officeDocument/2006/relationships/oleObject" Target="embeddings/oleObject12.bin"/><Relationship Id="rId255" Type="http://schemas.openxmlformats.org/officeDocument/2006/relationships/oleObject" Target="embeddings/oleObject125.bin"/><Relationship Id="rId276" Type="http://schemas.openxmlformats.org/officeDocument/2006/relationships/image" Target="media/image136.emf"/><Relationship Id="rId297" Type="http://schemas.openxmlformats.org/officeDocument/2006/relationships/oleObject" Target="embeddings/oleObject146.bin"/><Relationship Id="rId40" Type="http://schemas.openxmlformats.org/officeDocument/2006/relationships/image" Target="media/image18.emf"/><Relationship Id="rId115" Type="http://schemas.openxmlformats.org/officeDocument/2006/relationships/oleObject" Target="embeddings/oleObject55.bin"/><Relationship Id="rId136" Type="http://schemas.openxmlformats.org/officeDocument/2006/relationships/image" Target="media/image66.emf"/><Relationship Id="rId157" Type="http://schemas.openxmlformats.org/officeDocument/2006/relationships/oleObject" Target="embeddings/oleObject76.bin"/><Relationship Id="rId178" Type="http://schemas.openxmlformats.org/officeDocument/2006/relationships/image" Target="media/image87.emf"/><Relationship Id="rId301" Type="http://schemas.openxmlformats.org/officeDocument/2006/relationships/oleObject" Target="embeddings/oleObject148.bin"/><Relationship Id="rId322" Type="http://schemas.openxmlformats.org/officeDocument/2006/relationships/image" Target="media/image159.emf"/><Relationship Id="rId343" Type="http://schemas.openxmlformats.org/officeDocument/2006/relationships/oleObject" Target="embeddings/oleObject169.bin"/><Relationship Id="rId61" Type="http://schemas.openxmlformats.org/officeDocument/2006/relationships/oleObject" Target="embeddings/oleObject28.bin"/><Relationship Id="rId82" Type="http://schemas.openxmlformats.org/officeDocument/2006/relationships/image" Target="media/image39.emf"/><Relationship Id="rId199" Type="http://schemas.openxmlformats.org/officeDocument/2006/relationships/oleObject" Target="embeddings/oleObject97.bin"/><Relationship Id="rId203" Type="http://schemas.openxmlformats.org/officeDocument/2006/relationships/oleObject" Target="embeddings/oleObject99.bin"/><Relationship Id="rId19" Type="http://schemas.openxmlformats.org/officeDocument/2006/relationships/oleObject" Target="embeddings/oleObject7.bin"/><Relationship Id="rId224" Type="http://schemas.openxmlformats.org/officeDocument/2006/relationships/image" Target="media/image110.emf"/><Relationship Id="rId245" Type="http://schemas.openxmlformats.org/officeDocument/2006/relationships/oleObject" Target="embeddings/oleObject120.bin"/><Relationship Id="rId266" Type="http://schemas.openxmlformats.org/officeDocument/2006/relationships/image" Target="media/image131.emf"/><Relationship Id="rId287" Type="http://schemas.openxmlformats.org/officeDocument/2006/relationships/oleObject" Target="embeddings/oleObject141.bin"/><Relationship Id="rId30" Type="http://schemas.openxmlformats.org/officeDocument/2006/relationships/image" Target="media/image13.emf"/><Relationship Id="rId105" Type="http://schemas.openxmlformats.org/officeDocument/2006/relationships/oleObject" Target="embeddings/oleObject50.bin"/><Relationship Id="rId126" Type="http://schemas.openxmlformats.org/officeDocument/2006/relationships/image" Target="media/image61.emf"/><Relationship Id="rId147" Type="http://schemas.openxmlformats.org/officeDocument/2006/relationships/oleObject" Target="embeddings/oleObject71.bin"/><Relationship Id="rId168" Type="http://schemas.openxmlformats.org/officeDocument/2006/relationships/image" Target="media/image82.emf"/><Relationship Id="rId312" Type="http://schemas.openxmlformats.org/officeDocument/2006/relationships/image" Target="media/image154.emf"/><Relationship Id="rId333" Type="http://schemas.openxmlformats.org/officeDocument/2006/relationships/oleObject" Target="embeddings/oleObject164.bin"/><Relationship Id="rId354" Type="http://schemas.openxmlformats.org/officeDocument/2006/relationships/fontTable" Target="fontTable.xml"/><Relationship Id="rId51" Type="http://schemas.openxmlformats.org/officeDocument/2006/relationships/oleObject" Target="embeddings/oleObject23.bin"/><Relationship Id="rId72" Type="http://schemas.openxmlformats.org/officeDocument/2006/relationships/image" Target="media/image34.emf"/><Relationship Id="rId93" Type="http://schemas.openxmlformats.org/officeDocument/2006/relationships/oleObject" Target="embeddings/oleObject44.bin"/><Relationship Id="rId189" Type="http://schemas.openxmlformats.org/officeDocument/2006/relationships/oleObject" Target="embeddings/oleObject92.bin"/><Relationship Id="rId3" Type="http://schemas.microsoft.com/office/2007/relationships/stylesWithEffects" Target="stylesWithEffects.xml"/><Relationship Id="rId214" Type="http://schemas.openxmlformats.org/officeDocument/2006/relationships/image" Target="media/image105.emf"/><Relationship Id="rId235" Type="http://schemas.openxmlformats.org/officeDocument/2006/relationships/oleObject" Target="embeddings/oleObject115.bin"/><Relationship Id="rId256" Type="http://schemas.openxmlformats.org/officeDocument/2006/relationships/image" Target="media/image126.emf"/><Relationship Id="rId277" Type="http://schemas.openxmlformats.org/officeDocument/2006/relationships/oleObject" Target="embeddings/oleObject136.bin"/><Relationship Id="rId298" Type="http://schemas.openxmlformats.org/officeDocument/2006/relationships/image" Target="media/image147.emf"/><Relationship Id="rId116" Type="http://schemas.openxmlformats.org/officeDocument/2006/relationships/image" Target="media/image56.emf"/><Relationship Id="rId137" Type="http://schemas.openxmlformats.org/officeDocument/2006/relationships/oleObject" Target="embeddings/oleObject66.bin"/><Relationship Id="rId158" Type="http://schemas.openxmlformats.org/officeDocument/2006/relationships/image" Target="media/image77.emf"/><Relationship Id="rId302" Type="http://schemas.openxmlformats.org/officeDocument/2006/relationships/image" Target="media/image149.emf"/><Relationship Id="rId323" Type="http://schemas.openxmlformats.org/officeDocument/2006/relationships/oleObject" Target="embeddings/oleObject159.bin"/><Relationship Id="rId344" Type="http://schemas.openxmlformats.org/officeDocument/2006/relationships/image" Target="media/image170.emf"/><Relationship Id="rId20" Type="http://schemas.openxmlformats.org/officeDocument/2006/relationships/image" Target="media/image8.emf"/><Relationship Id="rId41" Type="http://schemas.openxmlformats.org/officeDocument/2006/relationships/oleObject" Target="embeddings/oleObject18.bin"/><Relationship Id="rId62" Type="http://schemas.openxmlformats.org/officeDocument/2006/relationships/image" Target="media/image29.emf"/><Relationship Id="rId83" Type="http://schemas.openxmlformats.org/officeDocument/2006/relationships/oleObject" Target="embeddings/oleObject39.bin"/><Relationship Id="rId179" Type="http://schemas.openxmlformats.org/officeDocument/2006/relationships/oleObject" Target="embeddings/oleObject87.bin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D59B30-315A-4588-AA82-18C0E73200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E5B4CDAA.dotm</Template>
  <TotalTime>0</TotalTime>
  <Pages>29</Pages>
  <Words>635</Words>
  <Characters>5002</Characters>
  <Application>Microsoft Office Word</Application>
  <DocSecurity>0</DocSecurity>
  <Lines>131</Lines>
  <Paragraphs>41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MSW NRW</Company>
  <LinksUpToDate>false</LinksUpToDate>
  <CharactersWithSpaces>5596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Bial, Jessica</dc:creator>
  <cp:lastModifiedBy>Bial, Jessica</cp:lastModifiedBy>
  <cp:revision>2</cp:revision>
  <cp:lastPrinted>2014-06-10T06:58:00Z</cp:lastPrinted>
  <dcterms:created xsi:type="dcterms:W3CDTF">2014-07-11T15:05:00Z</dcterms:created>
  <dcterms:modified xsi:type="dcterms:W3CDTF">2014-07-11T15:05:00Z</dcterms:modified>
</cp:coreProperties>
</file>