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974" type="#_x0000_t75" style="width:289.8pt;height:213.6pt" o:ole="">
                  <v:imagedata r:id="rId6" o:title=""/>
                </v:shape>
                <o:OLEObject Type="Embed" ProgID="Visio.Drawing.11" ShapeID="_x0000_i1974" DrawAspect="Content" ObjectID="_1463908885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968" type="#_x0000_t75" style="width:289.8pt;height:213.6pt" o:ole="">
                  <v:imagedata r:id="rId8" o:title=""/>
                </v:shape>
                <o:OLEObject Type="Embed" ProgID="Visio.Drawing.11" ShapeID="_x0000_i1968" DrawAspect="Content" ObjectID="_1463908886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966" type="#_x0000_t75" style="width:289.8pt;height:213.6pt" o:ole="">
                  <v:imagedata r:id="rId10" o:title=""/>
                </v:shape>
                <o:OLEObject Type="Embed" ProgID="Visio.Drawing.11" ShapeID="_x0000_i1966" DrawAspect="Content" ObjectID="_1463908887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D9176C">
            <w:r>
              <w:object w:dxaOrig="5799" w:dyaOrig="4275">
                <v:shape id="_x0000_i1964" type="#_x0000_t75" style="width:289.8pt;height:213.6pt" o:ole="">
                  <v:imagedata r:id="rId12" o:title=""/>
                </v:shape>
                <o:OLEObject Type="Embed" ProgID="Visio.Drawing.11" ShapeID="_x0000_i1964" DrawAspect="Content" ObjectID="_1463908888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962" type="#_x0000_t75" style="width:289.8pt;height:213.6pt" o:ole="">
                  <v:imagedata r:id="rId14" o:title=""/>
                </v:shape>
                <o:OLEObject Type="Embed" ProgID="Visio.Drawing.11" ShapeID="_x0000_i1962" DrawAspect="Content" ObjectID="_1463908889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975" type="#_x0000_t75" style="width:289.8pt;height:213.6pt" o:ole="">
                  <v:imagedata r:id="rId16" o:title=""/>
                </v:shape>
                <o:OLEObject Type="Embed" ProgID="Visio.Drawing.11" ShapeID="_x0000_i1975" DrawAspect="Content" ObjectID="_1463908890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42" type="#_x0000_t75" style="width:289.8pt;height:213.6pt" o:ole="">
                  <v:imagedata r:id="rId16" o:title=""/>
                </v:shape>
                <o:OLEObject Type="Embed" ProgID="Visio.Drawing.11" ShapeID="_x0000_i1642" DrawAspect="Content" ObjectID="_1463908891" r:id="rId18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6">
                <v:shape id="_x0000_i1643" type="#_x0000_t75" style="width:289.8pt;height:213.6pt" o:ole="">
                  <v:imagedata r:id="rId19" o:title=""/>
                </v:shape>
                <o:OLEObject Type="Embed" ProgID="Visio.Drawing.11" ShapeID="_x0000_i1643" DrawAspect="Content" ObjectID="_1463908892" r:id="rId20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44" type="#_x0000_t75" style="width:289.8pt;height:213.6pt" o:ole="">
                  <v:imagedata r:id="rId16" o:title=""/>
                </v:shape>
                <o:OLEObject Type="Embed" ProgID="Visio.Drawing.11" ShapeID="_x0000_i1644" DrawAspect="Content" ObjectID="_1463908893" r:id="rId21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6">
                <v:shape id="_x0000_i1645" type="#_x0000_t75" style="width:289.8pt;height:213.6pt" o:ole="">
                  <v:imagedata r:id="rId19" o:title=""/>
                </v:shape>
                <o:OLEObject Type="Embed" ProgID="Visio.Drawing.11" ShapeID="_x0000_i1645" DrawAspect="Content" ObjectID="_1463908894" r:id="rId22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58" type="#_x0000_t75" style="width:289.8pt;height:213.6pt" o:ole="">
                  <v:imagedata r:id="rId16" o:title=""/>
                </v:shape>
                <o:OLEObject Type="Embed" ProgID="Visio.Drawing.11" ShapeID="_x0000_i1658" DrawAspect="Content" ObjectID="_1463908895" r:id="rId23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6">
                <v:shape id="_x0000_i1659" type="#_x0000_t75" style="width:289.8pt;height:213.6pt" o:ole="">
                  <v:imagedata r:id="rId19" o:title=""/>
                </v:shape>
                <o:OLEObject Type="Embed" ProgID="Visio.Drawing.11" ShapeID="_x0000_i1659" DrawAspect="Content" ObjectID="_1463908896" r:id="rId24"/>
              </w:object>
            </w:r>
          </w:p>
          <w:p w:rsidR="00B64A3B" w:rsidRDefault="00B64A3B" w:rsidP="00110888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991" type="#_x0000_t75" style="width:289.8pt;height:213.6pt" o:ole="">
                  <v:imagedata r:id="rId25" o:title=""/>
                </v:shape>
                <o:OLEObject Type="Embed" ProgID="Visio.Drawing.11" ShapeID="_x0000_i1991" DrawAspect="Content" ObjectID="_1463908897" r:id="rId26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D9176C">
            <w:r>
              <w:object w:dxaOrig="5799" w:dyaOrig="4275">
                <v:shape id="_x0000_i1989" type="#_x0000_t75" style="width:289.8pt;height:213.6pt" o:ole="">
                  <v:imagedata r:id="rId27" o:title=""/>
                </v:shape>
                <o:OLEObject Type="Embed" ProgID="Visio.Drawing.11" ShapeID="_x0000_i1989" DrawAspect="Content" ObjectID="_1463908898" r:id="rId28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987" type="#_x0000_t75" style="width:289.8pt;height:213.6pt" o:ole="">
                  <v:imagedata r:id="rId29" o:title=""/>
                </v:shape>
                <o:OLEObject Type="Embed" ProgID="Visio.Drawing.11" ShapeID="_x0000_i1987" DrawAspect="Content" ObjectID="_1463908899" r:id="rId30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D9176C">
            <w:r>
              <w:object w:dxaOrig="5799" w:dyaOrig="4275">
                <v:shape id="_x0000_i1985" type="#_x0000_t75" style="width:289.8pt;height:213.6pt" o:ole="">
                  <v:imagedata r:id="rId31" o:title=""/>
                </v:shape>
                <o:OLEObject Type="Embed" ProgID="Visio.Drawing.11" ShapeID="_x0000_i1985" DrawAspect="Content" ObjectID="_1463908900" r:id="rId32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992" type="#_x0000_t75" style="width:289.8pt;height:213.6pt" o:ole="">
                  <v:imagedata r:id="rId33" o:title=""/>
                </v:shape>
                <o:OLEObject Type="Embed" ProgID="Visio.Drawing.11" ShapeID="_x0000_i1992" DrawAspect="Content" ObjectID="_1463908901" r:id="rId34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113" type="#_x0000_t75" style="width:289.8pt;height:213.6pt" o:ole="">
                  <v:imagedata r:id="rId33" o:title=""/>
                </v:shape>
                <o:OLEObject Type="Embed" ProgID="Visio.Drawing.11" ShapeID="_x0000_i1113" DrawAspect="Content" ObjectID="_1463908902" r:id="rId35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94" type="#_x0000_t75" style="width:289.8pt;height:213.6pt" o:ole="">
                  <v:imagedata r:id="rId36" o:title=""/>
                </v:shape>
                <o:OLEObject Type="Embed" ProgID="Visio.Drawing.11" ShapeID="_x0000_i1694" DrawAspect="Content" ObjectID="_1463908903" r:id="rId37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93" type="#_x0000_t75" style="width:289.8pt;height:213.6pt" o:ole="">
                  <v:imagedata r:id="rId33" o:title=""/>
                </v:shape>
                <o:OLEObject Type="Embed" ProgID="Visio.Drawing.11" ShapeID="_x0000_i1693" DrawAspect="Content" ObjectID="_1463908904" r:id="rId38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96" type="#_x0000_t75" style="width:289.8pt;height:213.6pt" o:ole="">
                  <v:imagedata r:id="rId36" o:title=""/>
                </v:shape>
                <o:OLEObject Type="Embed" ProgID="Visio.Drawing.11" ShapeID="_x0000_i1696" DrawAspect="Content" ObjectID="_1463908905" r:id="rId39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95" type="#_x0000_t75" style="width:289.8pt;height:213.6pt" o:ole="">
                  <v:imagedata r:id="rId33" o:title=""/>
                </v:shape>
                <o:OLEObject Type="Embed" ProgID="Visio.Drawing.11" ShapeID="_x0000_i1695" DrawAspect="Content" ObjectID="_1463908906" r:id="rId40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00" type="#_x0000_t75" style="width:289.8pt;height:213.6pt" o:ole="">
                  <v:imagedata r:id="rId36" o:title=""/>
                </v:shape>
                <o:OLEObject Type="Embed" ProgID="Visio.Drawing.11" ShapeID="_x0000_i1700" DrawAspect="Content" ObjectID="_1463908907" r:id="rId41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699" type="#_x0000_t75" style="width:289.8pt;height:213.6pt" o:ole="">
                  <v:imagedata r:id="rId33" o:title=""/>
                </v:shape>
                <o:OLEObject Type="Embed" ProgID="Visio.Drawing.11" ShapeID="_x0000_i1699" DrawAspect="Content" ObjectID="_1463908908" r:id="rId42"/>
              </w:object>
            </w:r>
          </w:p>
          <w:p w:rsidR="00B64A3B" w:rsidRDefault="00B64A3B" w:rsidP="00110888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05" type="#_x0000_t75" style="width:289.8pt;height:213.6pt" o:ole="">
                  <v:imagedata r:id="rId43" o:title=""/>
                </v:shape>
                <o:OLEObject Type="Embed" ProgID="Visio.Drawing.11" ShapeID="_x0000_i2005" DrawAspect="Content" ObjectID="_1463908909" r:id="rId44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03" type="#_x0000_t75" style="width:289.8pt;height:213.6pt" o:ole="">
                  <v:imagedata r:id="rId45" o:title=""/>
                </v:shape>
                <o:OLEObject Type="Embed" ProgID="Visio.Drawing.11" ShapeID="_x0000_i2003" DrawAspect="Content" ObjectID="_1463908910" r:id="rId46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01" type="#_x0000_t75" style="width:289.8pt;height:213.6pt" o:ole="">
                  <v:imagedata r:id="rId47" o:title=""/>
                </v:shape>
                <o:OLEObject Type="Embed" ProgID="Visio.Drawing.11" ShapeID="_x0000_i2001" DrawAspect="Content" ObjectID="_1463908911" r:id="rId48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999" type="#_x0000_t75" style="width:289.8pt;height:213.6pt" o:ole="">
                  <v:imagedata r:id="rId49" o:title=""/>
                </v:shape>
                <o:OLEObject Type="Embed" ProgID="Visio.Drawing.11" ShapeID="_x0000_i1999" DrawAspect="Content" ObjectID="_1463908912" r:id="rId50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997" type="#_x0000_t75" style="width:289.8pt;height:213.6pt" o:ole="">
                  <v:imagedata r:id="rId51" o:title=""/>
                </v:shape>
                <o:OLEObject Type="Embed" ProgID="Visio.Drawing.11" ShapeID="_x0000_i1997" DrawAspect="Content" ObjectID="_1463908913" r:id="rId52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2006" type="#_x0000_t75" style="width:289.8pt;height:213.6pt" o:ole="">
                  <v:imagedata r:id="rId53" o:title=""/>
                </v:shape>
                <o:OLEObject Type="Embed" ProgID="Visio.Drawing.11" ShapeID="_x0000_i2006" DrawAspect="Content" ObjectID="_1463908914" r:id="rId54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69" type="#_x0000_t75" style="width:289.8pt;height:213.6pt" o:ole="">
                  <v:imagedata r:id="rId53" o:title=""/>
                </v:shape>
                <o:OLEObject Type="Embed" ProgID="Visio.Drawing.11" ShapeID="_x0000_i1769" DrawAspect="Content" ObjectID="_1463908915" r:id="rId55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62" type="#_x0000_t75" style="width:289.8pt;height:213.6pt" o:ole="">
                  <v:imagedata r:id="rId56" o:title=""/>
                </v:shape>
                <o:OLEObject Type="Embed" ProgID="Visio.Drawing.11" ShapeID="_x0000_i1762" DrawAspect="Content" ObjectID="_1463908916" r:id="rId57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71" type="#_x0000_t75" style="width:289.8pt;height:213.6pt" o:ole="">
                  <v:imagedata r:id="rId58" o:title=""/>
                </v:shape>
                <o:OLEObject Type="Embed" ProgID="Visio.Drawing.11" ShapeID="_x0000_i1771" DrawAspect="Content" ObjectID="_1463908917" r:id="rId59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64" type="#_x0000_t75" style="width:289.8pt;height:213.6pt" o:ole="">
                  <v:imagedata r:id="rId56" o:title=""/>
                </v:shape>
                <o:OLEObject Type="Embed" ProgID="Visio.Drawing.11" ShapeID="_x0000_i1764" DrawAspect="Content" ObjectID="_1463908918" r:id="rId60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73" type="#_x0000_t75" style="width:289.8pt;height:213.6pt" o:ole="">
                  <v:imagedata r:id="rId61" o:title=""/>
                </v:shape>
                <o:OLEObject Type="Embed" ProgID="Visio.Drawing.11" ShapeID="_x0000_i1773" DrawAspect="Content" ObjectID="_1463908919" r:id="rId62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766" type="#_x0000_t75" style="width:289.8pt;height:213.6pt" o:ole="">
                  <v:imagedata r:id="rId56" o:title=""/>
                </v:shape>
                <o:OLEObject Type="Embed" ProgID="Visio.Drawing.11" ShapeID="_x0000_i1766" DrawAspect="Content" ObjectID="_1463908920" r:id="rId63"/>
              </w:object>
            </w:r>
          </w:p>
          <w:p w:rsidR="00B64A3B" w:rsidRDefault="00B64A3B" w:rsidP="00110888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21" type="#_x0000_t75" style="width:289.8pt;height:213.6pt" o:ole="">
                  <v:imagedata r:id="rId64" o:title=""/>
                </v:shape>
                <o:OLEObject Type="Embed" ProgID="Visio.Drawing.11" ShapeID="_x0000_i2021" DrawAspect="Content" ObjectID="_1463908921" r:id="rId6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19" type="#_x0000_t75" style="width:289.8pt;height:213.6pt" o:ole="">
                  <v:imagedata r:id="rId66" o:title=""/>
                </v:shape>
                <o:OLEObject Type="Embed" ProgID="Visio.Drawing.11" ShapeID="_x0000_i2019" DrawAspect="Content" ObjectID="_1463908922" r:id="rId67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17" type="#_x0000_t75" style="width:289.8pt;height:213.6pt" o:ole="">
                  <v:imagedata r:id="rId68" o:title=""/>
                </v:shape>
                <o:OLEObject Type="Embed" ProgID="Visio.Drawing.11" ShapeID="_x0000_i2017" DrawAspect="Content" ObjectID="_1463908923" r:id="rId6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2015" type="#_x0000_t75" style="width:289.8pt;height:213.6pt" o:ole="">
                  <v:imagedata r:id="rId70" o:title=""/>
                </v:shape>
                <o:OLEObject Type="Embed" ProgID="Visio.Drawing.11" ShapeID="_x0000_i2015" DrawAspect="Content" ObjectID="_1463908924" r:id="rId71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D9176C" w:rsidP="00624A76">
            <w:r>
              <w:object w:dxaOrig="5799" w:dyaOrig="4275">
                <v:shape id="_x0000_i2013" type="#_x0000_t75" style="width:289.8pt;height:213.6pt" o:ole="">
                  <v:imagedata r:id="rId72" o:title=""/>
                </v:shape>
                <o:OLEObject Type="Embed" ProgID="Visio.Drawing.11" ShapeID="_x0000_i2013" DrawAspect="Content" ObjectID="_1463908925" r:id="rId73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D9176C" w:rsidP="00624A76">
            <w:r>
              <w:object w:dxaOrig="5799" w:dyaOrig="4275">
                <v:shape id="_x0000_i2011" type="#_x0000_t75" style="width:289.8pt;height:213.6pt" o:ole="">
                  <v:imagedata r:id="rId74" o:title=""/>
                </v:shape>
                <o:OLEObject Type="Embed" ProgID="Visio.Drawing.11" ShapeID="_x0000_i2011" DrawAspect="Content" ObjectID="_1463908926" r:id="rId75"/>
              </w:object>
            </w:r>
          </w:p>
        </w:tc>
      </w:tr>
    </w:tbl>
    <w:p w:rsidR="00624A76" w:rsidRDefault="00624A76"/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/>
          <w:p w:rsidR="00624A76" w:rsidRDefault="005F2285" w:rsidP="00624A76">
            <w:r>
              <w:object w:dxaOrig="5799" w:dyaOrig="4275">
                <v:shape id="_x0000_i2022" type="#_x0000_t75" style="width:289.8pt;height:213.6pt" o:ole="">
                  <v:imagedata r:id="rId76" o:title=""/>
                </v:shape>
                <o:OLEObject Type="Embed" ProgID="Visio.Drawing.11" ShapeID="_x0000_i2022" DrawAspect="Content" ObjectID="_1463908927" r:id="rId77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624A76" w:rsidRDefault="00624A76" w:rsidP="00624A76"/>
          <w:p w:rsidR="005F2285" w:rsidRDefault="005F2285" w:rsidP="00624A76"/>
          <w:p w:rsidR="00624A76" w:rsidRDefault="00624A76" w:rsidP="00624A76">
            <w:r>
              <w:object w:dxaOrig="5799" w:dyaOrig="4275">
                <v:shape id="_x0000_i1211" type="#_x0000_t75" style="width:289.8pt;height:213.6pt" o:ole="">
                  <v:imagedata r:id="rId76" o:title=""/>
                </v:shape>
                <o:OLEObject Type="Embed" ProgID="Visio.Drawing.11" ShapeID="_x0000_i1211" DrawAspect="Content" ObjectID="_1463908928" r:id="rId78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213" type="#_x0000_t75" style="width:289.8pt;height:213.6pt" o:ole="">
                  <v:imagedata r:id="rId79" o:title=""/>
                </v:shape>
                <o:OLEObject Type="Embed" ProgID="Visio.Drawing.11" ShapeID="_x0000_i1213" DrawAspect="Content" ObjectID="_1463908929" r:id="rId80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215" type="#_x0000_t75" style="width:289.8pt;height:213.6pt" o:ole="">
                  <v:imagedata r:id="rId81" o:title=""/>
                </v:shape>
                <o:OLEObject Type="Embed" ProgID="Visio.Drawing.11" ShapeID="_x0000_i1215" DrawAspect="Content" ObjectID="_1463908930" r:id="rId82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35" type="#_x0000_t75" style="width:289.8pt;height:213.6pt" o:ole="">
                  <v:imagedata r:id="rId79" o:title=""/>
                </v:shape>
                <o:OLEObject Type="Embed" ProgID="Visio.Drawing.11" ShapeID="_x0000_i1835" DrawAspect="Content" ObjectID="_1463908931" r:id="rId83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36" type="#_x0000_t75" style="width:289.8pt;height:213.6pt" o:ole="">
                  <v:imagedata r:id="rId81" o:title=""/>
                </v:shape>
                <o:OLEObject Type="Embed" ProgID="Visio.Drawing.11" ShapeID="_x0000_i1836" DrawAspect="Content" ObjectID="_1463908932" r:id="rId84"/>
              </w:object>
            </w:r>
          </w:p>
          <w:p w:rsidR="00506EE7" w:rsidRDefault="00506EE7" w:rsidP="00110888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2039" type="#_x0000_t75" style="width:289.8pt;height:213.6pt" o:ole="">
                  <v:imagedata r:id="rId85" o:title=""/>
                </v:shape>
                <o:OLEObject Type="Embed" ProgID="Visio.Drawing.11" ShapeID="_x0000_i2039" DrawAspect="Content" ObjectID="_1463908933" r:id="rId86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2037" type="#_x0000_t75" style="width:289.8pt;height:213.6pt" o:ole="">
                  <v:imagedata r:id="rId87" o:title=""/>
                </v:shape>
                <o:OLEObject Type="Embed" ProgID="Visio.Drawing.11" ShapeID="_x0000_i2037" DrawAspect="Content" ObjectID="_1463908934" r:id="rId88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2035" type="#_x0000_t75" style="width:289.8pt;height:213.6pt" o:ole="">
                  <v:imagedata r:id="rId89" o:title=""/>
                </v:shape>
                <o:OLEObject Type="Embed" ProgID="Visio.Drawing.11" ShapeID="_x0000_i2035" DrawAspect="Content" ObjectID="_1463908935" r:id="rId90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2033" type="#_x0000_t75" style="width:289.8pt;height:213.6pt" o:ole="">
                  <v:imagedata r:id="rId91" o:title=""/>
                </v:shape>
                <o:OLEObject Type="Embed" ProgID="Visio.Drawing.11" ShapeID="_x0000_i2033" DrawAspect="Content" ObjectID="_1463908936" r:id="rId92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2031" type="#_x0000_t75" style="width:289.8pt;height:213.6pt" o:ole="">
                  <v:imagedata r:id="rId93" o:title=""/>
                </v:shape>
                <o:OLEObject Type="Embed" ProgID="Visio.Drawing.11" ShapeID="_x0000_i2031" DrawAspect="Content" ObjectID="_1463908937" r:id="rId94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2029" type="#_x0000_t75" style="width:289.8pt;height:213.6pt" o:ole="">
                  <v:imagedata r:id="rId95" o:title=""/>
                </v:shape>
                <o:OLEObject Type="Embed" ProgID="Visio.Drawing.11" ShapeID="_x0000_i2029" DrawAspect="Content" ObjectID="_1463908938" r:id="rId96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5F2285" w:rsidP="00624A76">
            <w:r>
              <w:object w:dxaOrig="5799" w:dyaOrig="4275">
                <v:shape id="_x0000_i2027" type="#_x0000_t75" style="width:289.8pt;height:213.6pt" o:ole="">
                  <v:imagedata r:id="rId97" o:title=""/>
                </v:shape>
                <o:OLEObject Type="Embed" ProgID="Visio.Drawing.11" ShapeID="_x0000_i2027" DrawAspect="Content" ObjectID="_1463908939" r:id="rId98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048" type="#_x0000_t75" style="width:289.8pt;height:213.6pt" o:ole="">
                  <v:imagedata r:id="rId99" o:title=""/>
                </v:shape>
                <o:OLEObject Type="Embed" ProgID="Visio.Drawing.11" ShapeID="_x0000_i2048" DrawAspect="Content" ObjectID="_1463908940" r:id="rId100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239" type="#_x0000_t75" style="width:289.8pt;height:213.6pt" o:ole="">
                  <v:imagedata r:id="rId99" o:title=""/>
                </v:shape>
                <o:OLEObject Type="Embed" ProgID="Visio.Drawing.11" ShapeID="_x0000_i1239" DrawAspect="Content" ObjectID="_1463908941" r:id="rId10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241" type="#_x0000_t75" style="width:289.8pt;height:213.6pt" o:ole="">
                  <v:imagedata r:id="rId102" o:title=""/>
                </v:shape>
                <o:OLEObject Type="Embed" ProgID="Visio.Drawing.11" ShapeID="_x0000_i1241" DrawAspect="Content" ObjectID="_1463908942" r:id="rId103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56" type="#_x0000_t75" style="width:289.8pt;height:213.6pt" o:ole="">
                  <v:imagedata r:id="rId99" o:title=""/>
                </v:shape>
                <o:OLEObject Type="Embed" ProgID="Visio.Drawing.11" ShapeID="_x0000_i1856" DrawAspect="Content" ObjectID="_1463908943" r:id="rId104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57" type="#_x0000_t75" style="width:289.8pt;height:213.6pt" o:ole="">
                  <v:imagedata r:id="rId102" o:title=""/>
                </v:shape>
                <o:OLEObject Type="Embed" ProgID="Visio.Drawing.11" ShapeID="_x0000_i1857" DrawAspect="Content" ObjectID="_1463908944" r:id="rId105"/>
              </w:object>
            </w:r>
          </w:p>
          <w:p w:rsidR="00506EE7" w:rsidRDefault="00506EE7" w:rsidP="00110888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059" type="#_x0000_t75" style="width:289.8pt;height:213.6pt" o:ole="">
                  <v:imagedata r:id="rId106" o:title=""/>
                </v:shape>
                <o:OLEObject Type="Embed" ProgID="Visio.Drawing.11" ShapeID="_x0000_i2059" DrawAspect="Content" ObjectID="_1463908945" r:id="rId10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055" type="#_x0000_t75" style="width:289.8pt;height:213.6pt" o:ole="">
                  <v:imagedata r:id="rId108" o:title=""/>
                </v:shape>
                <o:OLEObject Type="Embed" ProgID="Visio.Drawing.11" ShapeID="_x0000_i2055" DrawAspect="Content" ObjectID="_1463908946" r:id="rId10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053" type="#_x0000_t75" style="width:289.8pt;height:213.6pt" o:ole="">
                  <v:imagedata r:id="rId110" o:title=""/>
                </v:shape>
                <o:OLEObject Type="Embed" ProgID="Visio.Drawing.11" ShapeID="_x0000_i2053" DrawAspect="Content" ObjectID="_1463908947" r:id="rId11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060" type="#_x0000_t75" style="width:289.8pt;height:213.6pt" o:ole="">
                  <v:imagedata r:id="rId112" o:title=""/>
                </v:shape>
                <o:OLEObject Type="Embed" ProgID="Visio.Drawing.11" ShapeID="_x0000_i2060" DrawAspect="Content" ObjectID="_1463908948" r:id="rId11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260" type="#_x0000_t75" style="width:289.8pt;height:213.6pt" o:ole="">
                  <v:imagedata r:id="rId112" o:title=""/>
                </v:shape>
                <o:OLEObject Type="Embed" ProgID="Visio.Drawing.11" ShapeID="_x0000_i1260" DrawAspect="Content" ObjectID="_1463908949" r:id="rId114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261" type="#_x0000_t75" style="width:289.8pt;height:213.6pt" o:ole="">
                  <v:imagedata r:id="rId115" o:title=""/>
                </v:shape>
                <o:OLEObject Type="Embed" ProgID="Visio.Drawing.11" ShapeID="_x0000_i1261" DrawAspect="Content" ObjectID="_1463908950" r:id="rId116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061" type="#_x0000_t75" style="width:289.8pt;height:213.6pt" o:ole="">
                  <v:imagedata r:id="rId112" o:title=""/>
                </v:shape>
                <o:OLEObject Type="Embed" ProgID="Visio.Drawing.11" ShapeID="_x0000_i2061" DrawAspect="Content" ObjectID="_1463908951" r:id="rId117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062" type="#_x0000_t75" style="width:289.8pt;height:213.6pt" o:ole="">
                  <v:imagedata r:id="rId115" o:title=""/>
                </v:shape>
                <o:OLEObject Type="Embed" ProgID="Visio.Drawing.11" ShapeID="_x0000_i2062" DrawAspect="Content" ObjectID="_1463908952" r:id="rId118"/>
              </w:object>
            </w:r>
          </w:p>
          <w:p w:rsidR="005F2285" w:rsidRDefault="005F2285" w:rsidP="00110888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063" type="#_x0000_t75" style="width:289.8pt;height:213.6pt" o:ole="">
                  <v:imagedata r:id="rId112" o:title=""/>
                </v:shape>
                <o:OLEObject Type="Embed" ProgID="Visio.Drawing.11" ShapeID="_x0000_i2063" DrawAspect="Content" ObjectID="_1463908953" r:id="rId11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064" type="#_x0000_t75" style="width:289.8pt;height:213.6pt" o:ole="">
                  <v:imagedata r:id="rId115" o:title=""/>
                </v:shape>
                <o:OLEObject Type="Embed" ProgID="Visio.Drawing.11" ShapeID="_x0000_i2064" DrawAspect="Content" ObjectID="_1463908954" r:id="rId120"/>
              </w:object>
            </w:r>
          </w:p>
          <w:p w:rsidR="005F2285" w:rsidRDefault="005F2285" w:rsidP="00110888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067" type="#_x0000_t75" style="width:289.8pt;height:213.6pt" o:ole="">
                  <v:imagedata r:id="rId112" o:title=""/>
                </v:shape>
                <o:OLEObject Type="Embed" ProgID="Visio.Drawing.11" ShapeID="_x0000_i2067" DrawAspect="Content" ObjectID="_1463908955" r:id="rId12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068" type="#_x0000_t75" style="width:289.8pt;height:213.6pt" o:ole="">
                  <v:imagedata r:id="rId115" o:title=""/>
                </v:shape>
                <o:OLEObject Type="Embed" ProgID="Visio.Drawing.11" ShapeID="_x0000_i2068" DrawAspect="Content" ObjectID="_1463908956" r:id="rId122"/>
              </w:object>
            </w:r>
          </w:p>
          <w:p w:rsidR="005F2285" w:rsidRDefault="005F2285" w:rsidP="00110888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099" type="#_x0000_t75" style="width:289.8pt;height:213.6pt" o:ole="">
                  <v:imagedata r:id="rId123" o:title=""/>
                </v:shape>
                <o:OLEObject Type="Embed" ProgID="Visio.Drawing.11" ShapeID="_x0000_i2099" DrawAspect="Content" ObjectID="_1463908957" r:id="rId124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097" type="#_x0000_t75" style="width:289.8pt;height:213.6pt" o:ole="">
                  <v:imagedata r:id="rId125" o:title=""/>
                </v:shape>
                <o:OLEObject Type="Embed" ProgID="Visio.Drawing.11" ShapeID="_x0000_i2097" DrawAspect="Content" ObjectID="_1463908958" r:id="rId126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095" type="#_x0000_t75" style="width:289.8pt;height:213.6pt" o:ole="">
                  <v:imagedata r:id="rId127" o:title=""/>
                </v:shape>
                <o:OLEObject Type="Embed" ProgID="Visio.Drawing.11" ShapeID="_x0000_i2095" DrawAspect="Content" ObjectID="_1463908959" r:id="rId128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093" type="#_x0000_t75" style="width:289.8pt;height:213.6pt" o:ole="">
                  <v:imagedata r:id="rId129" o:title=""/>
                </v:shape>
                <o:OLEObject Type="Embed" ProgID="Visio.Drawing.11" ShapeID="_x0000_i2093" DrawAspect="Content" ObjectID="_1463908960" r:id="rId130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091" type="#_x0000_t75" style="width:289.8pt;height:213.6pt" o:ole="">
                  <v:imagedata r:id="rId131" o:title=""/>
                </v:shape>
                <o:OLEObject Type="Embed" ProgID="Visio.Drawing.11" ShapeID="_x0000_i2091" DrawAspect="Content" ObjectID="_1463908961" r:id="rId132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00" type="#_x0000_t75" style="width:289.8pt;height:213.6pt" o:ole="">
                  <v:imagedata r:id="rId133" o:title=""/>
                </v:shape>
                <o:OLEObject Type="Embed" ProgID="Visio.Drawing.11" ShapeID="_x0000_i2100" DrawAspect="Content" ObjectID="_1463908962" r:id="rId134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91" type="#_x0000_t75" style="width:289.8pt;height:213.6pt" o:ole="">
                  <v:imagedata r:id="rId133" o:title=""/>
                </v:shape>
                <o:OLEObject Type="Embed" ProgID="Visio.Drawing.11" ShapeID="_x0000_i1891" DrawAspect="Content" ObjectID="_1463908963" r:id="rId135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78" type="#_x0000_t75" style="width:289.8pt;height:213.6pt" o:ole="">
                  <v:imagedata r:id="rId136" o:title=""/>
                </v:shape>
                <o:OLEObject Type="Embed" ProgID="Visio.Drawing.11" ShapeID="_x0000_i1878" DrawAspect="Content" ObjectID="_1463908964" r:id="rId137"/>
              </w:object>
            </w:r>
          </w:p>
          <w:p w:rsidR="00506EE7" w:rsidRDefault="00506EE7" w:rsidP="00110888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93" type="#_x0000_t75" style="width:289.8pt;height:213.6pt" o:ole="">
                  <v:imagedata r:id="rId138" o:title=""/>
                </v:shape>
                <o:OLEObject Type="Embed" ProgID="Visio.Drawing.11" ShapeID="_x0000_i1893" DrawAspect="Content" ObjectID="_1463908965" r:id="rId139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80" type="#_x0000_t75" style="width:289.8pt;height:213.6pt" o:ole="">
                  <v:imagedata r:id="rId136" o:title=""/>
                </v:shape>
                <o:OLEObject Type="Embed" ProgID="Visio.Drawing.11" ShapeID="_x0000_i1880" DrawAspect="Content" ObjectID="_1463908966" r:id="rId140"/>
              </w:object>
            </w:r>
          </w:p>
          <w:p w:rsidR="00506EE7" w:rsidRDefault="00506EE7" w:rsidP="00110888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95" type="#_x0000_t75" style="width:289.8pt;height:213.6pt" o:ole="">
                  <v:imagedata r:id="rId141" o:title=""/>
                </v:shape>
                <o:OLEObject Type="Embed" ProgID="Visio.Drawing.11" ShapeID="_x0000_i1895" DrawAspect="Content" ObjectID="_1463908967" r:id="rId142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884" type="#_x0000_t75" style="width:289.8pt;height:213.6pt" o:ole="">
                  <v:imagedata r:id="rId136" o:title=""/>
                </v:shape>
                <o:OLEObject Type="Embed" ProgID="Visio.Drawing.11" ShapeID="_x0000_i1884" DrawAspect="Content" ObjectID="_1463908968" r:id="rId143"/>
              </w:object>
            </w:r>
          </w:p>
          <w:p w:rsidR="00506EE7" w:rsidRDefault="00506EE7" w:rsidP="00110888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125" type="#_x0000_t75" style="width:289.8pt;height:213.6pt" o:ole="">
                  <v:imagedata r:id="rId144" o:title=""/>
                </v:shape>
                <o:OLEObject Type="Embed" ProgID="Visio.Drawing.11" ShapeID="_x0000_i2125" DrawAspect="Content" ObjectID="_1463908969" r:id="rId14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2123" type="#_x0000_t75" style="width:289.8pt;height:213.6pt" o:ole="">
                  <v:imagedata r:id="rId146" o:title=""/>
                </v:shape>
                <o:OLEObject Type="Embed" ProgID="Visio.Drawing.11" ShapeID="_x0000_i2123" DrawAspect="Content" ObjectID="_1463908970" r:id="rId147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21" type="#_x0000_t75" style="width:289.8pt;height:213.6pt" o:ole="">
                  <v:imagedata r:id="rId148" o:title=""/>
                </v:shape>
                <o:OLEObject Type="Embed" ProgID="Visio.Drawing.11" ShapeID="_x0000_i2121" DrawAspect="Content" ObjectID="_1463908971" r:id="rId14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19" type="#_x0000_t75" style="width:289.8pt;height:213.6pt" o:ole="">
                  <v:imagedata r:id="rId150" o:title=""/>
                </v:shape>
                <o:OLEObject Type="Embed" ProgID="Visio.Drawing.11" ShapeID="_x0000_i2119" DrawAspect="Content" ObjectID="_1463908972" r:id="rId15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17" type="#_x0000_t75" style="width:289.8pt;height:213.6pt" o:ole="">
                  <v:imagedata r:id="rId152" o:title=""/>
                </v:shape>
                <o:OLEObject Type="Embed" ProgID="Visio.Drawing.11" ShapeID="_x0000_i2117" DrawAspect="Content" ObjectID="_1463908973" r:id="rId15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15" type="#_x0000_t75" style="width:289.8pt;height:213.6pt" o:ole="">
                  <v:imagedata r:id="rId154" o:title=""/>
                </v:shape>
                <o:OLEObject Type="Embed" ProgID="Visio.Drawing.11" ShapeID="_x0000_i2115" DrawAspect="Content" ObjectID="_1463908974" r:id="rId155"/>
              </w:object>
            </w:r>
          </w:p>
        </w:tc>
      </w:tr>
    </w:tbl>
    <w:p w:rsidR="00624A76" w:rsidRDefault="00624A76" w:rsidP="00624A76"/>
    <w:p w:rsidR="00624A76" w:rsidRDefault="00624A76" w:rsidP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13" type="#_x0000_t75" style="width:289.8pt;height:213.6pt" o:ole="">
                  <v:imagedata r:id="rId156" o:title=""/>
                </v:shape>
                <o:OLEObject Type="Embed" ProgID="Visio.Drawing.11" ShapeID="_x0000_i2113" DrawAspect="Content" ObjectID="_1463908975" r:id="rId15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11" type="#_x0000_t75" style="width:289.8pt;height:213.6pt" o:ole="">
                  <v:imagedata r:id="rId158" o:title=""/>
                </v:shape>
                <o:OLEObject Type="Embed" ProgID="Visio.Drawing.11" ShapeID="_x0000_i2111" DrawAspect="Content" ObjectID="_1463908976" r:id="rId15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09" type="#_x0000_t75" style="width:289.8pt;height:213.6pt" o:ole="">
                  <v:imagedata r:id="rId160" o:title=""/>
                </v:shape>
                <o:OLEObject Type="Embed" ProgID="Visio.Drawing.11" ShapeID="_x0000_i2109" DrawAspect="Content" ObjectID="_1463908977" r:id="rId16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07" type="#_x0000_t75" style="width:289.8pt;height:213.6pt" o:ole="">
                  <v:imagedata r:id="rId162" o:title=""/>
                </v:shape>
                <o:OLEObject Type="Embed" ProgID="Visio.Drawing.11" ShapeID="_x0000_i2107" DrawAspect="Content" ObjectID="_1463908978" r:id="rId163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05" type="#_x0000_t75" style="width:289.8pt;height:213.6pt" o:ole="">
                  <v:imagedata r:id="rId164" o:title=""/>
                </v:shape>
                <o:OLEObject Type="Embed" ProgID="Visio.Drawing.11" ShapeID="_x0000_i2105" DrawAspect="Content" ObjectID="_1463908979" r:id="rId165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2126" type="#_x0000_t75" style="width:289.8pt;height:213.6pt" o:ole="">
                  <v:imagedata r:id="rId166" o:title=""/>
                </v:shape>
                <o:OLEObject Type="Embed" ProgID="Visio.Drawing.11" ShapeID="_x0000_i2126" DrawAspect="Content" ObjectID="_1463908980" r:id="rId167"/>
              </w:object>
            </w:r>
          </w:p>
        </w:tc>
      </w:tr>
    </w:tbl>
    <w:p w:rsidR="00624A76" w:rsidRDefault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D4A3C"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AF4125" w:rsidP="00624A76">
            <w:r>
              <w:object w:dxaOrig="5799" w:dyaOrig="4275">
                <v:shape id="_x0000_i1617" type="#_x0000_t75" style="width:289.8pt;height:213.6pt" o:ole="">
                  <v:imagedata r:id="rId168" o:title=""/>
                </v:shape>
                <o:OLEObject Type="Embed" ProgID="Visio.Drawing.11" ShapeID="_x0000_i1617" DrawAspect="Content" ObjectID="_1463908981" r:id="rId169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AF4125" w:rsidP="00624A76">
            <w:r>
              <w:object w:dxaOrig="5799" w:dyaOrig="4275">
                <v:shape id="_x0000_i1619" type="#_x0000_t75" style="width:289.8pt;height:213.6pt" o:ole="">
                  <v:imagedata r:id="rId170" o:title=""/>
                </v:shape>
                <o:OLEObject Type="Embed" ProgID="Visio.Drawing.11" ShapeID="_x0000_i1619" DrawAspect="Content" ObjectID="_1463908982" r:id="rId171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AF4125" w:rsidP="00624A76">
            <w:r>
              <w:object w:dxaOrig="5799" w:dyaOrig="4275">
                <v:shape id="_x0000_i1621" type="#_x0000_t75" style="width:289.8pt;height:213.6pt" o:ole="">
                  <v:imagedata r:id="rId172" o:title=""/>
                </v:shape>
                <o:OLEObject Type="Embed" ProgID="Visio.Drawing.11" ShapeID="_x0000_i1621" DrawAspect="Content" ObjectID="_1463908983" r:id="rId17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AF4125" w:rsidP="00624A76">
            <w:r>
              <w:object w:dxaOrig="5799" w:dyaOrig="4275">
                <v:shape id="_x0000_i1623" type="#_x0000_t75" style="width:289.8pt;height:213.6pt" o:ole="">
                  <v:imagedata r:id="rId174" o:title=""/>
                </v:shape>
                <o:OLEObject Type="Embed" ProgID="Visio.Drawing.11" ShapeID="_x0000_i1623" DrawAspect="Content" ObjectID="_1463908984" r:id="rId175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110888"/>
          <w:p w:rsidR="00FD4A3C" w:rsidRDefault="00542331" w:rsidP="00110888">
            <w:r>
              <w:object w:dxaOrig="5799" w:dyaOrig="4275">
                <v:shape id="_x0000_i1629" type="#_x0000_t75" style="width:289.8pt;height:213.6pt" o:ole="">
                  <v:imagedata r:id="rId176" o:title=""/>
                </v:shape>
                <o:OLEObject Type="Embed" ProgID="Visio.Drawing.11" ShapeID="_x0000_i1629" DrawAspect="Content" ObjectID="_1463908985" r:id="rId177"/>
              </w:object>
            </w:r>
          </w:p>
          <w:p w:rsidR="00FD4A3C" w:rsidRDefault="00FD4A3C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110888"/>
          <w:p w:rsidR="00FD4A3C" w:rsidRDefault="00F4333B" w:rsidP="00110888">
            <w:r>
              <w:object w:dxaOrig="5799" w:dyaOrig="4275">
                <v:shape id="_x0000_i1634" type="#_x0000_t75" style="width:289.8pt;height:213.6pt" o:ole="">
                  <v:imagedata r:id="rId178" o:title=""/>
                </v:shape>
                <o:OLEObject Type="Embed" ProgID="Visio.Drawing.11" ShapeID="_x0000_i1634" DrawAspect="Content" ObjectID="_1463908986" r:id="rId179"/>
              </w:object>
            </w:r>
          </w:p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636" type="#_x0000_t75" style="width:289.8pt;height:213.6pt" o:ole="">
                  <v:imagedata r:id="rId166" o:title=""/>
                </v:shape>
                <o:OLEObject Type="Embed" ProgID="Visio.Drawing.11" ShapeID="_x0000_i1636" DrawAspect="Content" ObjectID="_1463908987" r:id="rId180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638" type="#_x0000_t75" style="width:289.8pt;height:213.6pt" o:ole="">
                  <v:imagedata r:id="rId181" o:title=""/>
                </v:shape>
                <o:OLEObject Type="Embed" ProgID="Visio.Drawing.11" ShapeID="_x0000_i1638" DrawAspect="Content" ObjectID="_1463908988" r:id="rId182"/>
              </w:object>
            </w:r>
          </w:p>
          <w:p w:rsidR="003A48BC" w:rsidRDefault="003A48BC" w:rsidP="00624A76"/>
        </w:tc>
      </w:tr>
      <w:tr w:rsidR="00906F6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4333B" w:rsidP="00624A76">
            <w:r>
              <w:object w:dxaOrig="5799" w:dyaOrig="4275">
                <v:shape id="_x0000_i1640" type="#_x0000_t75" style="width:289.8pt;height:213.6pt" o:ole="">
                  <v:imagedata r:id="rId183" o:title=""/>
                </v:shape>
                <o:OLEObject Type="Embed" ProgID="Visio.Drawing.11" ShapeID="_x0000_i1640" DrawAspect="Content" ObjectID="_1463908989" r:id="rId184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641" type="#_x0000_t75" style="width:289.8pt;height:213.6pt" o:ole="">
                  <v:imagedata r:id="rId183" o:title=""/>
                </v:shape>
                <o:OLEObject Type="Embed" ProgID="Visio.Drawing.11" ShapeID="_x0000_i1641" DrawAspect="Content" ObjectID="_1463908990" r:id="rId18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506EE7" w:rsidP="00624A76">
            <w:r>
              <w:object w:dxaOrig="5799" w:dyaOrig="4275">
                <v:shape id="_x0000_i1924" type="#_x0000_t75" style="width:289.8pt;height:213.6pt" o:ole="">
                  <v:imagedata r:id="rId183" o:title=""/>
                </v:shape>
                <o:OLEObject Type="Embed" ProgID="Visio.Drawing.11" ShapeID="_x0000_i1924" DrawAspect="Content" ObjectID="_1463908991" r:id="rId186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506EE7" w:rsidP="00624A76">
            <w:r>
              <w:object w:dxaOrig="5799" w:dyaOrig="4275">
                <v:shape id="_x0000_i1925" type="#_x0000_t75" style="width:289.8pt;height:213.6pt" o:ole="">
                  <v:imagedata r:id="rId183" o:title=""/>
                </v:shape>
                <o:OLEObject Type="Embed" ProgID="Visio.Drawing.11" ShapeID="_x0000_i1925" DrawAspect="Content" ObjectID="_1463908992" r:id="rId187"/>
              </w:object>
            </w:r>
          </w:p>
          <w:p w:rsidR="00506EE7" w:rsidRDefault="00506EE7" w:rsidP="00624A76"/>
          <w:p w:rsidR="00506EE7" w:rsidRDefault="00506EE7" w:rsidP="00624A76"/>
        </w:tc>
      </w:tr>
    </w:tbl>
    <w:p w:rsidR="00906F67" w:rsidRDefault="00906F67"/>
    <w:p w:rsidR="00906F67" w:rsidRDefault="00906F6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624A76">
        <w:tc>
          <w:tcPr>
            <w:tcW w:w="6096" w:type="dxa"/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2139" type="#_x0000_t75" style="width:289.8pt;height:213.6pt" o:ole="">
                  <v:imagedata r:id="rId188" o:title=""/>
                </v:shape>
                <o:OLEObject Type="Embed" ProgID="Visio.Drawing.11" ShapeID="_x0000_i2139" DrawAspect="Content" ObjectID="_1463908993" r:id="rId189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2137" type="#_x0000_t75" style="width:289.8pt;height:213.6pt" o:ole="">
                  <v:imagedata r:id="rId190" o:title=""/>
                </v:shape>
                <o:OLEObject Type="Embed" ProgID="Visio.Drawing.11" ShapeID="_x0000_i2137" DrawAspect="Content" ObjectID="_1463908994" r:id="rId191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2135" type="#_x0000_t75" style="width:289.8pt;height:213.6pt" o:ole="">
                  <v:imagedata r:id="rId192" o:title=""/>
                </v:shape>
                <o:OLEObject Type="Embed" ProgID="Visio.Drawing.11" ShapeID="_x0000_i2135" DrawAspect="Content" ObjectID="_1463908995" r:id="rId19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2133" type="#_x0000_t75" style="width:289.8pt;height:213.6pt" o:ole="">
                  <v:imagedata r:id="rId194" o:title=""/>
                </v:shape>
                <o:OLEObject Type="Embed" ProgID="Visio.Drawing.11" ShapeID="_x0000_i2133" DrawAspect="Content" ObjectID="_1463908996" r:id="rId195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F2285" w:rsidP="00624A76">
            <w:r>
              <w:object w:dxaOrig="5799" w:dyaOrig="4276">
                <v:shape id="_x0000_i2131" type="#_x0000_t75" style="width:289.8pt;height:213.6pt" o:ole="">
                  <v:imagedata r:id="rId196" o:title=""/>
                </v:shape>
                <o:OLEObject Type="Embed" ProgID="Visio.Drawing.11" ShapeID="_x0000_i2131" DrawAspect="Content" ObjectID="_1463908997" r:id="rId197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F2285" w:rsidP="00624A76">
            <w:r>
              <w:object w:dxaOrig="5799" w:dyaOrig="4275">
                <v:shape id="_x0000_i2140" type="#_x0000_t75" style="width:289.8pt;height:213.6pt" o:ole="">
                  <v:imagedata r:id="rId198" o:title=""/>
                </v:shape>
                <o:OLEObject Type="Embed" ProgID="Visio.Drawing.11" ShapeID="_x0000_i2140" DrawAspect="Content" ObjectID="_1463908998" r:id="rId199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475537" w:rsidRDefault="00475537" w:rsidP="00624A76"/>
          <w:p w:rsidR="0073178A" w:rsidRDefault="00FD4A3C" w:rsidP="00624A76">
            <w:r>
              <w:object w:dxaOrig="5799" w:dyaOrig="4275">
                <v:shape id="_x0000_i1404" type="#_x0000_t75" style="width:289.8pt;height:213.6pt" o:ole="">
                  <v:imagedata r:id="rId198" o:title=""/>
                </v:shape>
                <o:OLEObject Type="Embed" ProgID="Visio.Drawing.11" ShapeID="_x0000_i1404" DrawAspect="Content" ObjectID="_1463908999" r:id="rId200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FD4A3C" w:rsidP="00624A76">
            <w:r>
              <w:object w:dxaOrig="5799" w:dyaOrig="4275">
                <v:shape id="_x0000_i1406" type="#_x0000_t75" style="width:289.8pt;height:213.6pt" o:ole="">
                  <v:imagedata r:id="rId201" o:title=""/>
                </v:shape>
                <o:OLEObject Type="Embed" ProgID="Visio.Drawing.11" ShapeID="_x0000_i1406" DrawAspect="Content" ObjectID="_1463909000" r:id="rId202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408" type="#_x0000_t75" style="width:289.8pt;height:213.6pt" o:ole="">
                  <v:imagedata r:id="rId203" o:title=""/>
                </v:shape>
                <o:OLEObject Type="Embed" ProgID="Visio.Drawing.11" ShapeID="_x0000_i1408" DrawAspect="Content" ObjectID="_1463909001" r:id="rId204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410" type="#_x0000_t75" style="width:289.8pt;height:213.6pt" o:ole="">
                  <v:imagedata r:id="rId205" o:title=""/>
                </v:shape>
                <o:OLEObject Type="Embed" ProgID="Visio.Drawing.11" ShapeID="_x0000_i1410" DrawAspect="Content" ObjectID="_1463909002" r:id="rId206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413" type="#_x0000_t75" style="width:289.8pt;height:213.6pt" o:ole="">
                  <v:imagedata r:id="rId207" o:title=""/>
                </v:shape>
                <o:OLEObject Type="Embed" ProgID="Visio.Drawing.11" ShapeID="_x0000_i1413" DrawAspect="Content" ObjectID="_1463909003" r:id="rId208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415" type="#_x0000_t75" style="width:289.8pt;height:213.6pt" o:ole="">
                  <v:imagedata r:id="rId209" o:title=""/>
                </v:shape>
                <o:OLEObject Type="Embed" ProgID="Visio.Drawing.11" ShapeID="_x0000_i1415" DrawAspect="Content" ObjectID="_1463909004" r:id="rId210"/>
              </w:object>
            </w:r>
          </w:p>
          <w:p w:rsidR="00893F03" w:rsidRDefault="00893F03" w:rsidP="00624A76"/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417" type="#_x0000_t75" style="width:289.8pt;height:213.6pt" o:ole="">
                  <v:imagedata r:id="rId211" o:title=""/>
                </v:shape>
                <o:OLEObject Type="Embed" ProgID="Visio.Drawing.11" ShapeID="_x0000_i1417" DrawAspect="Content" ObjectID="_1463909005" r:id="rId212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419" type="#_x0000_t75" style="width:289.8pt;height:213.6pt" o:ole="">
                  <v:imagedata r:id="rId213" o:title=""/>
                </v:shape>
                <o:OLEObject Type="Embed" ProgID="Visio.Drawing.11" ShapeID="_x0000_i1419" DrawAspect="Content" ObjectID="_1463909006" r:id="rId214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C9757B" w:rsidP="00624A76">
            <w:r>
              <w:object w:dxaOrig="5799" w:dyaOrig="4275">
                <v:shape id="_x0000_i1549" type="#_x0000_t75" style="width:289.8pt;height:213.6pt" o:ole="">
                  <v:imagedata r:id="rId215" o:title=""/>
                </v:shape>
                <o:OLEObject Type="Embed" ProgID="Visio.Drawing.11" ShapeID="_x0000_i1549" DrawAspect="Content" ObjectID="_1463909007" r:id="rId216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C9757B" w:rsidP="00624A76">
            <w:r>
              <w:object w:dxaOrig="5799" w:dyaOrig="4275">
                <v:shape id="_x0000_i1453" type="#_x0000_t75" style="width:289.8pt;height:213.6pt" o:ole="">
                  <v:imagedata r:id="rId217" o:title=""/>
                </v:shape>
                <o:OLEObject Type="Embed" ProgID="Visio.Drawing.11" ShapeID="_x0000_i1453" DrawAspect="Content" ObjectID="_1463909008" r:id="rId218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455" type="#_x0000_t75" style="width:289.8pt;height:213.6pt" o:ole="">
                  <v:imagedata r:id="rId219" o:title=""/>
                </v:shape>
                <o:OLEObject Type="Embed" ProgID="Visio.Drawing.11" ShapeID="_x0000_i1455" DrawAspect="Content" ObjectID="_1463909009" r:id="rId220"/>
              </w:object>
            </w:r>
          </w:p>
          <w:p w:rsidR="00C9757B" w:rsidRDefault="00C9757B" w:rsidP="00110888"/>
          <w:p w:rsidR="00C9757B" w:rsidRDefault="00C9757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457" type="#_x0000_t75" style="width:289.8pt;height:213.6pt" o:ole="">
                  <v:imagedata r:id="rId221" o:title=""/>
                </v:shape>
                <o:OLEObject Type="Embed" ProgID="Visio.Drawing.11" ShapeID="_x0000_i1457" DrawAspect="Content" ObjectID="_1463909010" r:id="rId222"/>
              </w:object>
            </w:r>
          </w:p>
          <w:p w:rsidR="00C9757B" w:rsidRDefault="00C9757B" w:rsidP="00110888"/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03" type="#_x0000_t75" style="width:289.8pt;height:213.6pt" o:ole="">
                  <v:imagedata r:id="rId223" o:title=""/>
                </v:shape>
                <o:OLEObject Type="Embed" ProgID="Visio.Drawing.11" ShapeID="_x0000_i1503" DrawAspect="Content" ObjectID="_1463909011" r:id="rId224"/>
              </w:object>
            </w:r>
          </w:p>
          <w:p w:rsidR="00C9757B" w:rsidRDefault="00C9757B" w:rsidP="00110888"/>
          <w:p w:rsidR="00C9757B" w:rsidRDefault="00C9757B" w:rsidP="00110888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05" type="#_x0000_t75" style="width:289.8pt;height:213.6pt" o:ole="">
                  <v:imagedata r:id="rId225" o:title=""/>
                </v:shape>
                <o:OLEObject Type="Embed" ProgID="Visio.Drawing.11" ShapeID="_x0000_i1505" DrawAspect="Content" ObjectID="_1463909012" r:id="rId226"/>
              </w:object>
            </w:r>
          </w:p>
          <w:p w:rsidR="00C9757B" w:rsidRDefault="00C9757B" w:rsidP="00110888"/>
        </w:tc>
      </w:tr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07" type="#_x0000_t75" style="width:289.8pt;height:213.6pt" o:ole="">
                  <v:imagedata r:id="rId227" o:title=""/>
                </v:shape>
                <o:OLEObject Type="Embed" ProgID="Visio.Drawing.11" ShapeID="_x0000_i1507" DrawAspect="Content" ObjectID="_1463909013" r:id="rId228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09" type="#_x0000_t75" style="width:289.8pt;height:213.6pt" o:ole="">
                  <v:imagedata r:id="rId229" o:title=""/>
                </v:shape>
                <o:OLEObject Type="Embed" ProgID="Visio.Drawing.11" ShapeID="_x0000_i1509" DrawAspect="Content" ObjectID="_1463909014" r:id="rId230"/>
              </w:object>
            </w:r>
          </w:p>
        </w:tc>
      </w:tr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11" type="#_x0000_t75" style="width:289.8pt;height:213.6pt" o:ole="">
                  <v:imagedata r:id="rId231" o:title=""/>
                </v:shape>
                <o:OLEObject Type="Embed" ProgID="Visio.Drawing.11" ShapeID="_x0000_i1511" DrawAspect="Content" ObjectID="_1463909015" r:id="rId232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13" type="#_x0000_t75" style="width:289.8pt;height:213.6pt" o:ole="">
                  <v:imagedata r:id="rId233" o:title=""/>
                </v:shape>
                <o:OLEObject Type="Embed" ProgID="Visio.Drawing.11" ShapeID="_x0000_i1513" DrawAspect="Content" ObjectID="_1463909016" r:id="rId234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23" type="#_x0000_t75" style="width:289.8pt;height:213.6pt" o:ole="">
                  <v:imagedata r:id="rId235" o:title=""/>
                </v:shape>
                <o:OLEObject Type="Embed" ProgID="Visio.Drawing.11" ShapeID="_x0000_i1523" DrawAspect="Content" ObjectID="_1463909017" r:id="rId236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525" type="#_x0000_t75" style="width:289.8pt;height:213.6pt" o:ole="">
                  <v:imagedata r:id="rId237" o:title=""/>
                </v:shape>
                <o:OLEObject Type="Embed" ProgID="Visio.Drawing.11" ShapeID="_x0000_i1525" DrawAspect="Content" ObjectID="_1463909018" r:id="rId238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41" type="#_x0000_t75" style="width:289.8pt;height:213.6pt" o:ole="">
                  <v:imagedata r:id="rId235" o:title=""/>
                </v:shape>
                <o:OLEObject Type="Embed" ProgID="Visio.Drawing.11" ShapeID="_x0000_i2141" DrawAspect="Content" ObjectID="_1463909019" r:id="rId23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42" type="#_x0000_t75" style="width:289.8pt;height:213.6pt" o:ole="">
                  <v:imagedata r:id="rId237" o:title=""/>
                </v:shape>
                <o:OLEObject Type="Embed" ProgID="Visio.Drawing.11" ShapeID="_x0000_i2142" DrawAspect="Content" ObjectID="_1463909020" r:id="rId240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45" type="#_x0000_t75" style="width:289.8pt;height:213.6pt" o:ole="">
                  <v:imagedata r:id="rId235" o:title=""/>
                </v:shape>
                <o:OLEObject Type="Embed" ProgID="Visio.Drawing.11" ShapeID="_x0000_i2145" DrawAspect="Content" ObjectID="_1463909021" r:id="rId24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46" type="#_x0000_t75" style="width:289.8pt;height:213.6pt" o:ole="">
                  <v:imagedata r:id="rId237" o:title=""/>
                </v:shape>
                <o:OLEObject Type="Embed" ProgID="Visio.Drawing.11" ShapeID="_x0000_i2146" DrawAspect="Content" ObjectID="_1463909022" r:id="rId242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2191" type="#_x0000_t75" style="width:289.8pt;height:213.6pt" o:ole="">
                  <v:imagedata r:id="rId243" o:title=""/>
                </v:shape>
                <o:OLEObject Type="Embed" ProgID="Visio.Drawing.11" ShapeID="_x0000_i2191" DrawAspect="Content" ObjectID="_1463909023" r:id="rId244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2189" type="#_x0000_t75" style="width:289.8pt;height:213.6pt" o:ole="">
                  <v:imagedata r:id="rId245" o:title=""/>
                </v:shape>
                <o:OLEObject Type="Embed" ProgID="Visio.Drawing.11" ShapeID="_x0000_i2189" DrawAspect="Content" ObjectID="_1463909024" r:id="rId246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2187" type="#_x0000_t75" style="width:289.8pt;height:213.6pt" o:ole="">
                  <v:imagedata r:id="rId247" o:title=""/>
                </v:shape>
                <o:OLEObject Type="Embed" ProgID="Visio.Drawing.11" ShapeID="_x0000_i2187" DrawAspect="Content" ObjectID="_1463909025" r:id="rId248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2185" type="#_x0000_t75" style="width:289.8pt;height:213.6pt" o:ole="">
                  <v:imagedata r:id="rId249" o:title=""/>
                </v:shape>
                <o:OLEObject Type="Embed" ProgID="Visio.Drawing.11" ShapeID="_x0000_i2185" DrawAspect="Content" ObjectID="_1463909026" r:id="rId250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2183" type="#_x0000_t75" style="width:289.8pt;height:213.6pt" o:ole="">
                  <v:imagedata r:id="rId251" o:title=""/>
                </v:shape>
                <o:OLEObject Type="Embed" ProgID="Visio.Drawing.11" ShapeID="_x0000_i2183" DrawAspect="Content" ObjectID="_1463909027" r:id="rId252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2181" type="#_x0000_t75" style="width:289.8pt;height:213.6pt" o:ole="">
                  <v:imagedata r:id="rId253" o:title=""/>
                </v:shape>
                <o:OLEObject Type="Embed" ProgID="Visio.Drawing.11" ShapeID="_x0000_i2181" DrawAspect="Content" ObjectID="_1463909028" r:id="rId254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2179" type="#_x0000_t75" style="width:289.8pt;height:213.6pt" o:ole="">
                  <v:imagedata r:id="rId255" o:title=""/>
                </v:shape>
                <o:OLEObject Type="Embed" ProgID="Visio.Drawing.11" ShapeID="_x0000_i2179" DrawAspect="Content" ObjectID="_1463909029" r:id="rId256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2177" type="#_x0000_t75" style="width:289.8pt;height:213.6pt" o:ole="">
                  <v:imagedata r:id="rId257" o:title=""/>
                </v:shape>
                <o:OLEObject Type="Embed" ProgID="Visio.Drawing.11" ShapeID="_x0000_i2177" DrawAspect="Content" ObjectID="_1463909030" r:id="rId258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110888">
        <w:tc>
          <w:tcPr>
            <w:tcW w:w="6096" w:type="dxa"/>
          </w:tcPr>
          <w:p w:rsidR="00FD4A3C" w:rsidRDefault="00FD4A3C" w:rsidP="00110888"/>
          <w:p w:rsidR="00FD4A3C" w:rsidRDefault="005F2285" w:rsidP="00110888">
            <w:r>
              <w:object w:dxaOrig="5799" w:dyaOrig="4275">
                <v:shape id="_x0000_i2175" type="#_x0000_t75" style="width:289.8pt;height:213.6pt" o:ole="">
                  <v:imagedata r:id="rId259" o:title=""/>
                </v:shape>
                <o:OLEObject Type="Embed" ProgID="Visio.Drawing.11" ShapeID="_x0000_i2175" DrawAspect="Content" ObjectID="_1463909031" r:id="rId260"/>
              </w:object>
            </w:r>
          </w:p>
          <w:p w:rsidR="00FD4A3C" w:rsidRDefault="00FD4A3C" w:rsidP="00110888"/>
          <w:p w:rsidR="00FD4A3C" w:rsidRDefault="00FD4A3C" w:rsidP="00110888"/>
        </w:tc>
        <w:tc>
          <w:tcPr>
            <w:tcW w:w="6502" w:type="dxa"/>
          </w:tcPr>
          <w:p w:rsidR="00FD4A3C" w:rsidRDefault="00FD4A3C" w:rsidP="00110888"/>
          <w:p w:rsidR="00FD4A3C" w:rsidRDefault="005F2285" w:rsidP="00110888">
            <w:r>
              <w:object w:dxaOrig="5799" w:dyaOrig="4275">
                <v:shape id="_x0000_i2192" type="#_x0000_t75" style="width:289.8pt;height:213.6pt" o:ole="">
                  <v:imagedata r:id="rId261" o:title=""/>
                </v:shape>
                <o:OLEObject Type="Embed" ProgID="Visio.Drawing.11" ShapeID="_x0000_i2192" DrawAspect="Content" ObjectID="_1463909032" r:id="rId262"/>
              </w:object>
            </w:r>
          </w:p>
          <w:p w:rsidR="00FD4A3C" w:rsidRDefault="00FD4A3C" w:rsidP="00110888"/>
          <w:p w:rsidR="00FD4A3C" w:rsidRDefault="00FD4A3C" w:rsidP="00110888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110888"/>
          <w:p w:rsidR="00FD4A3C" w:rsidRDefault="00FD4A3C" w:rsidP="00110888">
            <w:r>
              <w:object w:dxaOrig="5799" w:dyaOrig="4275">
                <v:shape id="_x0000_i1437" type="#_x0000_t75" style="width:289.8pt;height:213.6pt" o:ole="">
                  <v:imagedata r:id="rId261" o:title=""/>
                </v:shape>
                <o:OLEObject Type="Embed" ProgID="Visio.Drawing.11" ShapeID="_x0000_i1437" DrawAspect="Content" ObjectID="_1463909033" r:id="rId263"/>
              </w:object>
            </w:r>
          </w:p>
          <w:p w:rsidR="00FD4A3C" w:rsidRDefault="00FD4A3C" w:rsidP="00110888"/>
          <w:p w:rsidR="00FD4A3C" w:rsidRDefault="00FD4A3C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110888"/>
          <w:p w:rsidR="00FD4A3C" w:rsidRDefault="00FD4A3C" w:rsidP="00110888">
            <w:r>
              <w:object w:dxaOrig="5799" w:dyaOrig="4275">
                <v:shape id="_x0000_i1438" type="#_x0000_t75" style="width:289.8pt;height:213.6pt" o:ole="">
                  <v:imagedata r:id="rId264" o:title=""/>
                </v:shape>
                <o:OLEObject Type="Embed" ProgID="Visio.Drawing.11" ShapeID="_x0000_i1438" DrawAspect="Content" ObjectID="_1463909034" r:id="rId265"/>
              </w:object>
            </w:r>
          </w:p>
          <w:p w:rsidR="00FD4A3C" w:rsidRDefault="00FD4A3C" w:rsidP="00110888"/>
          <w:p w:rsidR="00FD4A3C" w:rsidRDefault="00FD4A3C" w:rsidP="00110888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93" type="#_x0000_t75" style="width:289.8pt;height:213.6pt" o:ole="">
                  <v:imagedata r:id="rId261" o:title=""/>
                </v:shape>
                <o:OLEObject Type="Embed" ProgID="Visio.Drawing.11" ShapeID="_x0000_i2193" DrawAspect="Content" ObjectID="_1463909035" r:id="rId266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94" type="#_x0000_t75" style="width:289.8pt;height:213.6pt" o:ole="">
                  <v:imagedata r:id="rId264" o:title=""/>
                </v:shape>
                <o:OLEObject Type="Embed" ProgID="Visio.Drawing.11" ShapeID="_x0000_i2194" DrawAspect="Content" ObjectID="_1463909036" r:id="rId267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95" type="#_x0000_t75" style="width:289.8pt;height:213.6pt" o:ole="">
                  <v:imagedata r:id="rId261" o:title=""/>
                </v:shape>
                <o:OLEObject Type="Embed" ProgID="Visio.Drawing.11" ShapeID="_x0000_i2195" DrawAspect="Content" ObjectID="_1463909037" r:id="rId268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96" type="#_x0000_t75" style="width:289.8pt;height:213.6pt" o:ole="">
                  <v:imagedata r:id="rId264" o:title=""/>
                </v:shape>
                <o:OLEObject Type="Embed" ProgID="Visio.Drawing.11" ShapeID="_x0000_i2196" DrawAspect="Content" ObjectID="_1463909038" r:id="rId269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199" type="#_x0000_t75" style="width:289.8pt;height:213.6pt" o:ole="">
                  <v:imagedata r:id="rId261" o:title=""/>
                </v:shape>
                <o:OLEObject Type="Embed" ProgID="Visio.Drawing.11" ShapeID="_x0000_i2199" DrawAspect="Content" ObjectID="_1463909039" r:id="rId270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200" type="#_x0000_t75" style="width:289.8pt;height:213.6pt" o:ole="">
                  <v:imagedata r:id="rId264" o:title=""/>
                </v:shape>
                <o:OLEObject Type="Embed" ProgID="Visio.Drawing.11" ShapeID="_x0000_i2200" DrawAspect="Content" ObjectID="_1463909040" r:id="rId271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2243" type="#_x0000_t75" style="width:289.8pt;height:213.6pt" o:ole="">
                  <v:imagedata r:id="rId272" o:title=""/>
                </v:shape>
                <o:OLEObject Type="Embed" ProgID="Visio.Drawing.11" ShapeID="_x0000_i2243" DrawAspect="Content" ObjectID="_1463909041" r:id="rId27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2239" type="#_x0000_t75" style="width:289.8pt;height:213.6pt" o:ole="">
                  <v:imagedata r:id="rId274" o:title=""/>
                </v:shape>
                <o:OLEObject Type="Embed" ProgID="Visio.Drawing.11" ShapeID="_x0000_i2239" DrawAspect="Content" ObjectID="_1463909042" r:id="rId27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2237" type="#_x0000_t75" style="width:289.8pt;height:213.6pt" o:ole="">
                  <v:imagedata r:id="rId276" o:title=""/>
                </v:shape>
                <o:OLEObject Type="Embed" ProgID="Visio.Drawing.11" ShapeID="_x0000_i2237" DrawAspect="Content" ObjectID="_1463909043" r:id="rId27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2244" type="#_x0000_t75" style="width:289.8pt;height:213.6pt" o:ole="">
                  <v:imagedata r:id="rId278" o:title=""/>
                </v:shape>
                <o:OLEObject Type="Embed" ProgID="Visio.Drawing.11" ShapeID="_x0000_i2244" DrawAspect="Content" ObjectID="_1463909044" r:id="rId27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110888"/>
          <w:p w:rsidR="006A693C" w:rsidRDefault="006A693C" w:rsidP="00110888">
            <w:r>
              <w:object w:dxaOrig="5799" w:dyaOrig="4275">
                <v:shape id="_x0000_i1559" type="#_x0000_t75" style="width:289.8pt;height:213.6pt" o:ole="">
                  <v:imagedata r:id="rId278" o:title=""/>
                </v:shape>
                <o:OLEObject Type="Embed" ProgID="Visio.Drawing.11" ShapeID="_x0000_i1559" DrawAspect="Content" ObjectID="_1463909045" r:id="rId280"/>
              </w:object>
            </w:r>
          </w:p>
          <w:p w:rsidR="006A693C" w:rsidRDefault="006A693C" w:rsidP="00110888"/>
          <w:p w:rsidR="006A693C" w:rsidRDefault="006A693C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110888"/>
          <w:p w:rsidR="006A693C" w:rsidRDefault="006A693C" w:rsidP="00110888">
            <w:r>
              <w:object w:dxaOrig="5799" w:dyaOrig="4275">
                <v:shape id="_x0000_i1560" type="#_x0000_t75" style="width:289.8pt;height:213.6pt" o:ole="">
                  <v:imagedata r:id="rId281" o:title=""/>
                </v:shape>
                <o:OLEObject Type="Embed" ProgID="Visio.Drawing.11" ShapeID="_x0000_i1560" DrawAspect="Content" ObjectID="_1463909046" r:id="rId282"/>
              </w:object>
            </w:r>
          </w:p>
          <w:p w:rsidR="006A693C" w:rsidRDefault="006A693C" w:rsidP="00110888"/>
          <w:p w:rsidR="006A693C" w:rsidRDefault="006A693C" w:rsidP="00110888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245" type="#_x0000_t75" style="width:289.8pt;height:213.6pt" o:ole="">
                  <v:imagedata r:id="rId278" o:title=""/>
                </v:shape>
                <o:OLEObject Type="Embed" ProgID="Visio.Drawing.11" ShapeID="_x0000_i2245" DrawAspect="Content" ObjectID="_1463909047" r:id="rId283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246" type="#_x0000_t75" style="width:289.8pt;height:213.6pt" o:ole="">
                  <v:imagedata r:id="rId281" o:title=""/>
                </v:shape>
                <o:OLEObject Type="Embed" ProgID="Visio.Drawing.11" ShapeID="_x0000_i2246" DrawAspect="Content" ObjectID="_1463909048" r:id="rId284"/>
              </w:object>
            </w:r>
          </w:p>
          <w:p w:rsidR="005F2285" w:rsidRDefault="005F2285" w:rsidP="00110888"/>
          <w:p w:rsidR="005F2285" w:rsidRDefault="005F2285" w:rsidP="00110888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247" type="#_x0000_t75" style="width:289.8pt;height:213.6pt" o:ole="">
                  <v:imagedata r:id="rId278" o:title=""/>
                </v:shape>
                <o:OLEObject Type="Embed" ProgID="Visio.Drawing.11" ShapeID="_x0000_i2247" DrawAspect="Content" ObjectID="_1463909049" r:id="rId285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248" type="#_x0000_t75" style="width:289.8pt;height:213.6pt" o:ole="">
                  <v:imagedata r:id="rId281" o:title=""/>
                </v:shape>
                <o:OLEObject Type="Embed" ProgID="Visio.Drawing.11" ShapeID="_x0000_i2248" DrawAspect="Content" ObjectID="_1463909050" r:id="rId286"/>
              </w:object>
            </w:r>
          </w:p>
          <w:p w:rsidR="005F2285" w:rsidRDefault="005F2285" w:rsidP="00110888"/>
          <w:p w:rsidR="005F2285" w:rsidRDefault="005F2285" w:rsidP="00110888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2251" type="#_x0000_t75" style="width:289.8pt;height:213.6pt" o:ole="">
                  <v:imagedata r:id="rId278" o:title=""/>
                </v:shape>
                <o:OLEObject Type="Embed" ProgID="Visio.Drawing.11" ShapeID="_x0000_i2251" DrawAspect="Content" ObjectID="_1463909051" r:id="rId287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>
            <w:bookmarkStart w:id="0" w:name="_GoBack"/>
            <w:bookmarkEnd w:id="0"/>
          </w:p>
          <w:p w:rsidR="005F2285" w:rsidRDefault="005F2285" w:rsidP="00110888">
            <w:r>
              <w:object w:dxaOrig="5799" w:dyaOrig="4275">
                <v:shape id="_x0000_i2252" type="#_x0000_t75" style="width:289.8pt;height:213.6pt" o:ole="">
                  <v:imagedata r:id="rId281" o:title=""/>
                </v:shape>
                <o:OLEObject Type="Embed" ProgID="Visio.Drawing.11" ShapeID="_x0000_i2252" DrawAspect="Content" ObjectID="_1463909052" r:id="rId288"/>
              </w:object>
            </w:r>
          </w:p>
          <w:p w:rsidR="005F2285" w:rsidRDefault="005F2285" w:rsidP="00110888"/>
          <w:p w:rsidR="005F2285" w:rsidRDefault="005F2285" w:rsidP="00110888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2A2181"/>
    <w:rsid w:val="003A48BC"/>
    <w:rsid w:val="00475537"/>
    <w:rsid w:val="004976B1"/>
    <w:rsid w:val="00506EE7"/>
    <w:rsid w:val="00542331"/>
    <w:rsid w:val="005F2285"/>
    <w:rsid w:val="00624A76"/>
    <w:rsid w:val="006A693C"/>
    <w:rsid w:val="0073178A"/>
    <w:rsid w:val="00740572"/>
    <w:rsid w:val="00787890"/>
    <w:rsid w:val="007D4BF0"/>
    <w:rsid w:val="00893F03"/>
    <w:rsid w:val="00906F67"/>
    <w:rsid w:val="00927C1F"/>
    <w:rsid w:val="00A41777"/>
    <w:rsid w:val="00AB0383"/>
    <w:rsid w:val="00AB1E30"/>
    <w:rsid w:val="00AF4125"/>
    <w:rsid w:val="00B64A3B"/>
    <w:rsid w:val="00C9757B"/>
    <w:rsid w:val="00D9176C"/>
    <w:rsid w:val="00E962DB"/>
    <w:rsid w:val="00EB13CC"/>
    <w:rsid w:val="00F4333B"/>
    <w:rsid w:val="00FA2745"/>
    <w:rsid w:val="00FA385E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7.bin"/><Relationship Id="rId21" Type="http://schemas.openxmlformats.org/officeDocument/2006/relationships/oleObject" Target="embeddings/oleObject9.bin"/><Relationship Id="rId42" Type="http://schemas.openxmlformats.org/officeDocument/2006/relationships/oleObject" Target="embeddings/oleObject24.bin"/><Relationship Id="rId63" Type="http://schemas.openxmlformats.org/officeDocument/2006/relationships/oleObject" Target="embeddings/oleObject36.bin"/><Relationship Id="rId84" Type="http://schemas.openxmlformats.org/officeDocument/2006/relationships/oleObject" Target="embeddings/oleObject48.bin"/><Relationship Id="rId138" Type="http://schemas.openxmlformats.org/officeDocument/2006/relationships/image" Target="media/image53.emf"/><Relationship Id="rId159" Type="http://schemas.openxmlformats.org/officeDocument/2006/relationships/oleObject" Target="embeddings/oleObject92.bin"/><Relationship Id="rId170" Type="http://schemas.openxmlformats.org/officeDocument/2006/relationships/image" Target="media/image68.emf"/><Relationship Id="rId191" Type="http://schemas.openxmlformats.org/officeDocument/2006/relationships/oleObject" Target="embeddings/oleObject110.bin"/><Relationship Id="rId205" Type="http://schemas.openxmlformats.org/officeDocument/2006/relationships/image" Target="media/image83.emf"/><Relationship Id="rId226" Type="http://schemas.openxmlformats.org/officeDocument/2006/relationships/oleObject" Target="embeddings/oleObject128.bin"/><Relationship Id="rId247" Type="http://schemas.openxmlformats.org/officeDocument/2006/relationships/image" Target="media/image102.emf"/><Relationship Id="rId107" Type="http://schemas.openxmlformats.org/officeDocument/2006/relationships/oleObject" Target="embeddings/oleObject61.bin"/><Relationship Id="rId268" Type="http://schemas.openxmlformats.org/officeDocument/2006/relationships/oleObject" Target="embeddings/oleObject153.bin"/><Relationship Id="rId289" Type="http://schemas.openxmlformats.org/officeDocument/2006/relationships/fontTable" Target="fontTable.xml"/><Relationship Id="rId11" Type="http://schemas.openxmlformats.org/officeDocument/2006/relationships/oleObject" Target="embeddings/oleObject3.bin"/><Relationship Id="rId32" Type="http://schemas.openxmlformats.org/officeDocument/2006/relationships/oleObject" Target="embeddings/oleObject16.bin"/><Relationship Id="rId53" Type="http://schemas.openxmlformats.org/officeDocument/2006/relationships/image" Target="media/image19.emf"/><Relationship Id="rId74" Type="http://schemas.openxmlformats.org/officeDocument/2006/relationships/image" Target="media/image28.emf"/><Relationship Id="rId128" Type="http://schemas.openxmlformats.org/officeDocument/2006/relationships/oleObject" Target="embeddings/oleObject75.bin"/><Relationship Id="rId149" Type="http://schemas.openxmlformats.org/officeDocument/2006/relationships/oleObject" Target="embeddings/oleObject87.bin"/><Relationship Id="rId5" Type="http://schemas.openxmlformats.org/officeDocument/2006/relationships/webSettings" Target="webSettings.xml"/><Relationship Id="rId95" Type="http://schemas.openxmlformats.org/officeDocument/2006/relationships/image" Target="media/image37.emf"/><Relationship Id="rId160" Type="http://schemas.openxmlformats.org/officeDocument/2006/relationships/image" Target="media/image63.emf"/><Relationship Id="rId181" Type="http://schemas.openxmlformats.org/officeDocument/2006/relationships/image" Target="media/image73.emf"/><Relationship Id="rId216" Type="http://schemas.openxmlformats.org/officeDocument/2006/relationships/oleObject" Target="embeddings/oleObject123.bin"/><Relationship Id="rId237" Type="http://schemas.openxmlformats.org/officeDocument/2006/relationships/image" Target="media/image99.emf"/><Relationship Id="rId258" Type="http://schemas.openxmlformats.org/officeDocument/2006/relationships/oleObject" Target="embeddings/oleObject146.bin"/><Relationship Id="rId279" Type="http://schemas.openxmlformats.org/officeDocument/2006/relationships/oleObject" Target="embeddings/oleObject160.bin"/><Relationship Id="rId22" Type="http://schemas.openxmlformats.org/officeDocument/2006/relationships/oleObject" Target="embeddings/oleObject10.bin"/><Relationship Id="rId43" Type="http://schemas.openxmlformats.org/officeDocument/2006/relationships/image" Target="media/image14.emf"/><Relationship Id="rId64" Type="http://schemas.openxmlformats.org/officeDocument/2006/relationships/image" Target="media/image23.emf"/><Relationship Id="rId118" Type="http://schemas.openxmlformats.org/officeDocument/2006/relationships/oleObject" Target="embeddings/oleObject68.bin"/><Relationship Id="rId139" Type="http://schemas.openxmlformats.org/officeDocument/2006/relationships/oleObject" Target="embeddings/oleObject81.bin"/><Relationship Id="rId290" Type="http://schemas.openxmlformats.org/officeDocument/2006/relationships/theme" Target="theme/theme1.xml"/><Relationship Id="rId85" Type="http://schemas.openxmlformats.org/officeDocument/2006/relationships/image" Target="media/image32.emf"/><Relationship Id="rId150" Type="http://schemas.openxmlformats.org/officeDocument/2006/relationships/image" Target="media/image58.emf"/><Relationship Id="rId171" Type="http://schemas.openxmlformats.org/officeDocument/2006/relationships/oleObject" Target="embeddings/oleObject98.bin"/><Relationship Id="rId192" Type="http://schemas.openxmlformats.org/officeDocument/2006/relationships/image" Target="media/image77.emf"/><Relationship Id="rId206" Type="http://schemas.openxmlformats.org/officeDocument/2006/relationships/oleObject" Target="embeddings/oleObject118.bin"/><Relationship Id="rId227" Type="http://schemas.openxmlformats.org/officeDocument/2006/relationships/image" Target="media/image94.emf"/><Relationship Id="rId248" Type="http://schemas.openxmlformats.org/officeDocument/2006/relationships/oleObject" Target="embeddings/oleObject141.bin"/><Relationship Id="rId269" Type="http://schemas.openxmlformats.org/officeDocument/2006/relationships/oleObject" Target="embeddings/oleObject154.bin"/><Relationship Id="rId12" Type="http://schemas.openxmlformats.org/officeDocument/2006/relationships/image" Target="media/image4.emf"/><Relationship Id="rId33" Type="http://schemas.openxmlformats.org/officeDocument/2006/relationships/image" Target="media/image12.emf"/><Relationship Id="rId108" Type="http://schemas.openxmlformats.org/officeDocument/2006/relationships/image" Target="media/image42.emf"/><Relationship Id="rId129" Type="http://schemas.openxmlformats.org/officeDocument/2006/relationships/image" Target="media/image49.emf"/><Relationship Id="rId280" Type="http://schemas.openxmlformats.org/officeDocument/2006/relationships/oleObject" Target="embeddings/oleObject161.bin"/><Relationship Id="rId54" Type="http://schemas.openxmlformats.org/officeDocument/2006/relationships/oleObject" Target="embeddings/oleObject30.bin"/><Relationship Id="rId75" Type="http://schemas.openxmlformats.org/officeDocument/2006/relationships/oleObject" Target="embeddings/oleObject42.bin"/><Relationship Id="rId96" Type="http://schemas.openxmlformats.org/officeDocument/2006/relationships/oleObject" Target="embeddings/oleObject54.bin"/><Relationship Id="rId140" Type="http://schemas.openxmlformats.org/officeDocument/2006/relationships/oleObject" Target="embeddings/oleObject82.bin"/><Relationship Id="rId161" Type="http://schemas.openxmlformats.org/officeDocument/2006/relationships/oleObject" Target="embeddings/oleObject93.bin"/><Relationship Id="rId182" Type="http://schemas.openxmlformats.org/officeDocument/2006/relationships/oleObject" Target="embeddings/oleObject104.bin"/><Relationship Id="rId217" Type="http://schemas.openxmlformats.org/officeDocument/2006/relationships/image" Target="media/image89.emf"/><Relationship Id="rId6" Type="http://schemas.openxmlformats.org/officeDocument/2006/relationships/image" Target="media/image1.emf"/><Relationship Id="rId238" Type="http://schemas.openxmlformats.org/officeDocument/2006/relationships/oleObject" Target="embeddings/oleObject134.bin"/><Relationship Id="rId259" Type="http://schemas.openxmlformats.org/officeDocument/2006/relationships/image" Target="media/image108.emf"/><Relationship Id="rId23" Type="http://schemas.openxmlformats.org/officeDocument/2006/relationships/oleObject" Target="embeddings/oleObject11.bin"/><Relationship Id="rId119" Type="http://schemas.openxmlformats.org/officeDocument/2006/relationships/oleObject" Target="embeddings/oleObject69.bin"/><Relationship Id="rId270" Type="http://schemas.openxmlformats.org/officeDocument/2006/relationships/oleObject" Target="embeddings/oleObject155.bin"/><Relationship Id="rId44" Type="http://schemas.openxmlformats.org/officeDocument/2006/relationships/oleObject" Target="embeddings/oleObject25.bin"/><Relationship Id="rId65" Type="http://schemas.openxmlformats.org/officeDocument/2006/relationships/oleObject" Target="embeddings/oleObject37.bin"/><Relationship Id="rId86" Type="http://schemas.openxmlformats.org/officeDocument/2006/relationships/oleObject" Target="embeddings/oleObject49.bin"/><Relationship Id="rId130" Type="http://schemas.openxmlformats.org/officeDocument/2006/relationships/oleObject" Target="embeddings/oleObject76.bin"/><Relationship Id="rId151" Type="http://schemas.openxmlformats.org/officeDocument/2006/relationships/oleObject" Target="embeddings/oleObject88.bin"/><Relationship Id="rId172" Type="http://schemas.openxmlformats.org/officeDocument/2006/relationships/image" Target="media/image69.emf"/><Relationship Id="rId193" Type="http://schemas.openxmlformats.org/officeDocument/2006/relationships/oleObject" Target="embeddings/oleObject111.bin"/><Relationship Id="rId207" Type="http://schemas.openxmlformats.org/officeDocument/2006/relationships/image" Target="media/image84.emf"/><Relationship Id="rId228" Type="http://schemas.openxmlformats.org/officeDocument/2006/relationships/oleObject" Target="embeddings/oleObject129.bin"/><Relationship Id="rId249" Type="http://schemas.openxmlformats.org/officeDocument/2006/relationships/image" Target="media/image103.emf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62.bin"/><Relationship Id="rId260" Type="http://schemas.openxmlformats.org/officeDocument/2006/relationships/oleObject" Target="embeddings/oleObject147.bin"/><Relationship Id="rId281" Type="http://schemas.openxmlformats.org/officeDocument/2006/relationships/image" Target="media/image115.emf"/><Relationship Id="rId34" Type="http://schemas.openxmlformats.org/officeDocument/2006/relationships/oleObject" Target="embeddings/oleObject17.bin"/><Relationship Id="rId50" Type="http://schemas.openxmlformats.org/officeDocument/2006/relationships/oleObject" Target="embeddings/oleObject28.bin"/><Relationship Id="rId55" Type="http://schemas.openxmlformats.org/officeDocument/2006/relationships/oleObject" Target="embeddings/oleObject31.bin"/><Relationship Id="rId76" Type="http://schemas.openxmlformats.org/officeDocument/2006/relationships/image" Target="media/image29.emf"/><Relationship Id="rId97" Type="http://schemas.openxmlformats.org/officeDocument/2006/relationships/image" Target="media/image38.emf"/><Relationship Id="rId104" Type="http://schemas.openxmlformats.org/officeDocument/2006/relationships/oleObject" Target="embeddings/oleObject59.bin"/><Relationship Id="rId120" Type="http://schemas.openxmlformats.org/officeDocument/2006/relationships/oleObject" Target="embeddings/oleObject70.bin"/><Relationship Id="rId125" Type="http://schemas.openxmlformats.org/officeDocument/2006/relationships/image" Target="media/image47.emf"/><Relationship Id="rId141" Type="http://schemas.openxmlformats.org/officeDocument/2006/relationships/image" Target="media/image54.emf"/><Relationship Id="rId146" Type="http://schemas.openxmlformats.org/officeDocument/2006/relationships/image" Target="media/image56.emf"/><Relationship Id="rId167" Type="http://schemas.openxmlformats.org/officeDocument/2006/relationships/oleObject" Target="embeddings/oleObject96.bin"/><Relationship Id="rId188" Type="http://schemas.openxmlformats.org/officeDocument/2006/relationships/image" Target="media/image75.emf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40.bin"/><Relationship Id="rId92" Type="http://schemas.openxmlformats.org/officeDocument/2006/relationships/oleObject" Target="embeddings/oleObject52.bin"/><Relationship Id="rId162" Type="http://schemas.openxmlformats.org/officeDocument/2006/relationships/image" Target="media/image64.emf"/><Relationship Id="rId183" Type="http://schemas.openxmlformats.org/officeDocument/2006/relationships/image" Target="media/image74.emf"/><Relationship Id="rId213" Type="http://schemas.openxmlformats.org/officeDocument/2006/relationships/image" Target="media/image87.emf"/><Relationship Id="rId218" Type="http://schemas.openxmlformats.org/officeDocument/2006/relationships/oleObject" Target="embeddings/oleObject124.bin"/><Relationship Id="rId234" Type="http://schemas.openxmlformats.org/officeDocument/2006/relationships/oleObject" Target="embeddings/oleObject132.bin"/><Relationship Id="rId239" Type="http://schemas.openxmlformats.org/officeDocument/2006/relationships/oleObject" Target="embeddings/oleObject135.bin"/><Relationship Id="rId2" Type="http://schemas.openxmlformats.org/officeDocument/2006/relationships/styles" Target="styles.xml"/><Relationship Id="rId29" Type="http://schemas.openxmlformats.org/officeDocument/2006/relationships/image" Target="media/image10.emf"/><Relationship Id="rId250" Type="http://schemas.openxmlformats.org/officeDocument/2006/relationships/oleObject" Target="embeddings/oleObject142.bin"/><Relationship Id="rId255" Type="http://schemas.openxmlformats.org/officeDocument/2006/relationships/image" Target="media/image106.emf"/><Relationship Id="rId271" Type="http://schemas.openxmlformats.org/officeDocument/2006/relationships/oleObject" Target="embeddings/oleObject156.bin"/><Relationship Id="rId276" Type="http://schemas.openxmlformats.org/officeDocument/2006/relationships/image" Target="media/image113.emf"/><Relationship Id="rId24" Type="http://schemas.openxmlformats.org/officeDocument/2006/relationships/oleObject" Target="embeddings/oleObject12.bin"/><Relationship Id="rId40" Type="http://schemas.openxmlformats.org/officeDocument/2006/relationships/oleObject" Target="embeddings/oleObject22.bin"/><Relationship Id="rId45" Type="http://schemas.openxmlformats.org/officeDocument/2006/relationships/image" Target="media/image15.emf"/><Relationship Id="rId66" Type="http://schemas.openxmlformats.org/officeDocument/2006/relationships/image" Target="media/image24.emf"/><Relationship Id="rId87" Type="http://schemas.openxmlformats.org/officeDocument/2006/relationships/image" Target="media/image33.emf"/><Relationship Id="rId110" Type="http://schemas.openxmlformats.org/officeDocument/2006/relationships/image" Target="media/image43.emf"/><Relationship Id="rId115" Type="http://schemas.openxmlformats.org/officeDocument/2006/relationships/image" Target="media/image45.emf"/><Relationship Id="rId131" Type="http://schemas.openxmlformats.org/officeDocument/2006/relationships/image" Target="media/image50.emf"/><Relationship Id="rId136" Type="http://schemas.openxmlformats.org/officeDocument/2006/relationships/image" Target="media/image52.emf"/><Relationship Id="rId157" Type="http://schemas.openxmlformats.org/officeDocument/2006/relationships/oleObject" Target="embeddings/oleObject91.bin"/><Relationship Id="rId178" Type="http://schemas.openxmlformats.org/officeDocument/2006/relationships/image" Target="media/image72.emf"/><Relationship Id="rId61" Type="http://schemas.openxmlformats.org/officeDocument/2006/relationships/image" Target="media/image22.emf"/><Relationship Id="rId82" Type="http://schemas.openxmlformats.org/officeDocument/2006/relationships/oleObject" Target="embeddings/oleObject46.bin"/><Relationship Id="rId152" Type="http://schemas.openxmlformats.org/officeDocument/2006/relationships/image" Target="media/image59.emf"/><Relationship Id="rId173" Type="http://schemas.openxmlformats.org/officeDocument/2006/relationships/oleObject" Target="embeddings/oleObject99.bin"/><Relationship Id="rId194" Type="http://schemas.openxmlformats.org/officeDocument/2006/relationships/image" Target="media/image78.emf"/><Relationship Id="rId199" Type="http://schemas.openxmlformats.org/officeDocument/2006/relationships/oleObject" Target="embeddings/oleObject114.bin"/><Relationship Id="rId203" Type="http://schemas.openxmlformats.org/officeDocument/2006/relationships/image" Target="media/image82.emf"/><Relationship Id="rId208" Type="http://schemas.openxmlformats.org/officeDocument/2006/relationships/oleObject" Target="embeddings/oleObject119.bin"/><Relationship Id="rId229" Type="http://schemas.openxmlformats.org/officeDocument/2006/relationships/image" Target="media/image95.emf"/><Relationship Id="rId19" Type="http://schemas.openxmlformats.org/officeDocument/2006/relationships/image" Target="media/image7.emf"/><Relationship Id="rId224" Type="http://schemas.openxmlformats.org/officeDocument/2006/relationships/oleObject" Target="embeddings/oleObject127.bin"/><Relationship Id="rId240" Type="http://schemas.openxmlformats.org/officeDocument/2006/relationships/oleObject" Target="embeddings/oleObject136.bin"/><Relationship Id="rId245" Type="http://schemas.openxmlformats.org/officeDocument/2006/relationships/image" Target="media/image101.emf"/><Relationship Id="rId261" Type="http://schemas.openxmlformats.org/officeDocument/2006/relationships/image" Target="media/image109.emf"/><Relationship Id="rId266" Type="http://schemas.openxmlformats.org/officeDocument/2006/relationships/oleObject" Target="embeddings/oleObject151.bin"/><Relationship Id="rId287" Type="http://schemas.openxmlformats.org/officeDocument/2006/relationships/oleObject" Target="embeddings/oleObject167.bin"/><Relationship Id="rId14" Type="http://schemas.openxmlformats.org/officeDocument/2006/relationships/image" Target="media/image5.emf"/><Relationship Id="rId30" Type="http://schemas.openxmlformats.org/officeDocument/2006/relationships/oleObject" Target="embeddings/oleObject15.bin"/><Relationship Id="rId35" Type="http://schemas.openxmlformats.org/officeDocument/2006/relationships/oleObject" Target="embeddings/oleObject18.bin"/><Relationship Id="rId56" Type="http://schemas.openxmlformats.org/officeDocument/2006/relationships/image" Target="media/image20.emf"/><Relationship Id="rId77" Type="http://schemas.openxmlformats.org/officeDocument/2006/relationships/oleObject" Target="embeddings/oleObject43.bin"/><Relationship Id="rId100" Type="http://schemas.openxmlformats.org/officeDocument/2006/relationships/oleObject" Target="embeddings/oleObject56.bin"/><Relationship Id="rId105" Type="http://schemas.openxmlformats.org/officeDocument/2006/relationships/oleObject" Target="embeddings/oleObject60.bin"/><Relationship Id="rId126" Type="http://schemas.openxmlformats.org/officeDocument/2006/relationships/oleObject" Target="embeddings/oleObject74.bin"/><Relationship Id="rId147" Type="http://schemas.openxmlformats.org/officeDocument/2006/relationships/oleObject" Target="embeddings/oleObject86.bin"/><Relationship Id="rId168" Type="http://schemas.openxmlformats.org/officeDocument/2006/relationships/image" Target="media/image67.emf"/><Relationship Id="rId282" Type="http://schemas.openxmlformats.org/officeDocument/2006/relationships/oleObject" Target="embeddings/oleObject162.bin"/><Relationship Id="rId8" Type="http://schemas.openxmlformats.org/officeDocument/2006/relationships/image" Target="media/image2.emf"/><Relationship Id="rId51" Type="http://schemas.openxmlformats.org/officeDocument/2006/relationships/image" Target="media/image18.emf"/><Relationship Id="rId72" Type="http://schemas.openxmlformats.org/officeDocument/2006/relationships/image" Target="media/image27.emf"/><Relationship Id="rId93" Type="http://schemas.openxmlformats.org/officeDocument/2006/relationships/image" Target="media/image36.emf"/><Relationship Id="rId98" Type="http://schemas.openxmlformats.org/officeDocument/2006/relationships/oleObject" Target="embeddings/oleObject55.bin"/><Relationship Id="rId121" Type="http://schemas.openxmlformats.org/officeDocument/2006/relationships/oleObject" Target="embeddings/oleObject71.bin"/><Relationship Id="rId142" Type="http://schemas.openxmlformats.org/officeDocument/2006/relationships/oleObject" Target="embeddings/oleObject83.bin"/><Relationship Id="rId163" Type="http://schemas.openxmlformats.org/officeDocument/2006/relationships/oleObject" Target="embeddings/oleObject94.bin"/><Relationship Id="rId184" Type="http://schemas.openxmlformats.org/officeDocument/2006/relationships/oleObject" Target="embeddings/oleObject105.bin"/><Relationship Id="rId189" Type="http://schemas.openxmlformats.org/officeDocument/2006/relationships/oleObject" Target="embeddings/oleObject109.bin"/><Relationship Id="rId219" Type="http://schemas.openxmlformats.org/officeDocument/2006/relationships/image" Target="media/image90.emf"/><Relationship Id="rId3" Type="http://schemas.microsoft.com/office/2007/relationships/stylesWithEffects" Target="stylesWithEffects.xml"/><Relationship Id="rId214" Type="http://schemas.openxmlformats.org/officeDocument/2006/relationships/oleObject" Target="embeddings/oleObject122.bin"/><Relationship Id="rId230" Type="http://schemas.openxmlformats.org/officeDocument/2006/relationships/oleObject" Target="embeddings/oleObject130.bin"/><Relationship Id="rId235" Type="http://schemas.openxmlformats.org/officeDocument/2006/relationships/image" Target="media/image98.emf"/><Relationship Id="rId251" Type="http://schemas.openxmlformats.org/officeDocument/2006/relationships/image" Target="media/image104.emf"/><Relationship Id="rId256" Type="http://schemas.openxmlformats.org/officeDocument/2006/relationships/oleObject" Target="embeddings/oleObject145.bin"/><Relationship Id="rId277" Type="http://schemas.openxmlformats.org/officeDocument/2006/relationships/oleObject" Target="embeddings/oleObject159.bin"/><Relationship Id="rId25" Type="http://schemas.openxmlformats.org/officeDocument/2006/relationships/image" Target="media/image8.emf"/><Relationship Id="rId46" Type="http://schemas.openxmlformats.org/officeDocument/2006/relationships/oleObject" Target="embeddings/oleObject26.bin"/><Relationship Id="rId67" Type="http://schemas.openxmlformats.org/officeDocument/2006/relationships/oleObject" Target="embeddings/oleObject38.bin"/><Relationship Id="rId116" Type="http://schemas.openxmlformats.org/officeDocument/2006/relationships/oleObject" Target="embeddings/oleObject66.bin"/><Relationship Id="rId137" Type="http://schemas.openxmlformats.org/officeDocument/2006/relationships/oleObject" Target="embeddings/oleObject80.bin"/><Relationship Id="rId158" Type="http://schemas.openxmlformats.org/officeDocument/2006/relationships/image" Target="media/image62.emf"/><Relationship Id="rId272" Type="http://schemas.openxmlformats.org/officeDocument/2006/relationships/image" Target="media/image111.emf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23.bin"/><Relationship Id="rId62" Type="http://schemas.openxmlformats.org/officeDocument/2006/relationships/oleObject" Target="embeddings/oleObject35.bin"/><Relationship Id="rId83" Type="http://schemas.openxmlformats.org/officeDocument/2006/relationships/oleObject" Target="embeddings/oleObject47.bin"/><Relationship Id="rId88" Type="http://schemas.openxmlformats.org/officeDocument/2006/relationships/oleObject" Target="embeddings/oleObject50.bin"/><Relationship Id="rId111" Type="http://schemas.openxmlformats.org/officeDocument/2006/relationships/oleObject" Target="embeddings/oleObject63.bin"/><Relationship Id="rId132" Type="http://schemas.openxmlformats.org/officeDocument/2006/relationships/oleObject" Target="embeddings/oleObject77.bin"/><Relationship Id="rId153" Type="http://schemas.openxmlformats.org/officeDocument/2006/relationships/oleObject" Target="embeddings/oleObject89.bin"/><Relationship Id="rId174" Type="http://schemas.openxmlformats.org/officeDocument/2006/relationships/image" Target="media/image70.emf"/><Relationship Id="rId179" Type="http://schemas.openxmlformats.org/officeDocument/2006/relationships/oleObject" Target="embeddings/oleObject102.bin"/><Relationship Id="rId195" Type="http://schemas.openxmlformats.org/officeDocument/2006/relationships/oleObject" Target="embeddings/oleObject112.bin"/><Relationship Id="rId209" Type="http://schemas.openxmlformats.org/officeDocument/2006/relationships/image" Target="media/image85.emf"/><Relationship Id="rId190" Type="http://schemas.openxmlformats.org/officeDocument/2006/relationships/image" Target="media/image76.emf"/><Relationship Id="rId204" Type="http://schemas.openxmlformats.org/officeDocument/2006/relationships/oleObject" Target="embeddings/oleObject117.bin"/><Relationship Id="rId220" Type="http://schemas.openxmlformats.org/officeDocument/2006/relationships/oleObject" Target="embeddings/oleObject125.bin"/><Relationship Id="rId225" Type="http://schemas.openxmlformats.org/officeDocument/2006/relationships/image" Target="media/image93.emf"/><Relationship Id="rId241" Type="http://schemas.openxmlformats.org/officeDocument/2006/relationships/oleObject" Target="embeddings/oleObject137.bin"/><Relationship Id="rId246" Type="http://schemas.openxmlformats.org/officeDocument/2006/relationships/oleObject" Target="embeddings/oleObject140.bin"/><Relationship Id="rId267" Type="http://schemas.openxmlformats.org/officeDocument/2006/relationships/oleObject" Target="embeddings/oleObject152.bin"/><Relationship Id="rId288" Type="http://schemas.openxmlformats.org/officeDocument/2006/relationships/oleObject" Target="embeddings/oleObject168.bin"/><Relationship Id="rId15" Type="http://schemas.openxmlformats.org/officeDocument/2006/relationships/oleObject" Target="embeddings/oleObject5.bin"/><Relationship Id="rId36" Type="http://schemas.openxmlformats.org/officeDocument/2006/relationships/image" Target="media/image13.emf"/><Relationship Id="rId57" Type="http://schemas.openxmlformats.org/officeDocument/2006/relationships/oleObject" Target="embeddings/oleObject32.bin"/><Relationship Id="rId106" Type="http://schemas.openxmlformats.org/officeDocument/2006/relationships/image" Target="media/image41.emf"/><Relationship Id="rId127" Type="http://schemas.openxmlformats.org/officeDocument/2006/relationships/image" Target="media/image48.emf"/><Relationship Id="rId262" Type="http://schemas.openxmlformats.org/officeDocument/2006/relationships/oleObject" Target="embeddings/oleObject148.bin"/><Relationship Id="rId283" Type="http://schemas.openxmlformats.org/officeDocument/2006/relationships/oleObject" Target="embeddings/oleObject163.bin"/><Relationship Id="rId10" Type="http://schemas.openxmlformats.org/officeDocument/2006/relationships/image" Target="media/image3.emf"/><Relationship Id="rId31" Type="http://schemas.openxmlformats.org/officeDocument/2006/relationships/image" Target="media/image11.emf"/><Relationship Id="rId52" Type="http://schemas.openxmlformats.org/officeDocument/2006/relationships/oleObject" Target="embeddings/oleObject29.bin"/><Relationship Id="rId73" Type="http://schemas.openxmlformats.org/officeDocument/2006/relationships/oleObject" Target="embeddings/oleObject41.bin"/><Relationship Id="rId78" Type="http://schemas.openxmlformats.org/officeDocument/2006/relationships/oleObject" Target="embeddings/oleObject44.bin"/><Relationship Id="rId94" Type="http://schemas.openxmlformats.org/officeDocument/2006/relationships/oleObject" Target="embeddings/oleObject53.bin"/><Relationship Id="rId99" Type="http://schemas.openxmlformats.org/officeDocument/2006/relationships/image" Target="media/image39.emf"/><Relationship Id="rId101" Type="http://schemas.openxmlformats.org/officeDocument/2006/relationships/oleObject" Target="embeddings/oleObject57.bin"/><Relationship Id="rId122" Type="http://schemas.openxmlformats.org/officeDocument/2006/relationships/oleObject" Target="embeddings/oleObject72.bin"/><Relationship Id="rId143" Type="http://schemas.openxmlformats.org/officeDocument/2006/relationships/oleObject" Target="embeddings/oleObject84.bin"/><Relationship Id="rId148" Type="http://schemas.openxmlformats.org/officeDocument/2006/relationships/image" Target="media/image57.emf"/><Relationship Id="rId164" Type="http://schemas.openxmlformats.org/officeDocument/2006/relationships/image" Target="media/image65.emf"/><Relationship Id="rId169" Type="http://schemas.openxmlformats.org/officeDocument/2006/relationships/oleObject" Target="embeddings/oleObject97.bin"/><Relationship Id="rId185" Type="http://schemas.openxmlformats.org/officeDocument/2006/relationships/oleObject" Target="embeddings/oleObject106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oleObject" Target="embeddings/oleObject103.bin"/><Relationship Id="rId210" Type="http://schemas.openxmlformats.org/officeDocument/2006/relationships/oleObject" Target="embeddings/oleObject120.bin"/><Relationship Id="rId215" Type="http://schemas.openxmlformats.org/officeDocument/2006/relationships/image" Target="media/image88.emf"/><Relationship Id="rId236" Type="http://schemas.openxmlformats.org/officeDocument/2006/relationships/oleObject" Target="embeddings/oleObject133.bin"/><Relationship Id="rId257" Type="http://schemas.openxmlformats.org/officeDocument/2006/relationships/image" Target="media/image107.emf"/><Relationship Id="rId278" Type="http://schemas.openxmlformats.org/officeDocument/2006/relationships/image" Target="media/image114.emf"/><Relationship Id="rId26" Type="http://schemas.openxmlformats.org/officeDocument/2006/relationships/oleObject" Target="embeddings/oleObject13.bin"/><Relationship Id="rId231" Type="http://schemas.openxmlformats.org/officeDocument/2006/relationships/image" Target="media/image96.emf"/><Relationship Id="rId252" Type="http://schemas.openxmlformats.org/officeDocument/2006/relationships/oleObject" Target="embeddings/oleObject143.bin"/><Relationship Id="rId273" Type="http://schemas.openxmlformats.org/officeDocument/2006/relationships/oleObject" Target="embeddings/oleObject157.bin"/><Relationship Id="rId47" Type="http://schemas.openxmlformats.org/officeDocument/2006/relationships/image" Target="media/image16.emf"/><Relationship Id="rId68" Type="http://schemas.openxmlformats.org/officeDocument/2006/relationships/image" Target="media/image25.emf"/><Relationship Id="rId89" Type="http://schemas.openxmlformats.org/officeDocument/2006/relationships/image" Target="media/image34.emf"/><Relationship Id="rId112" Type="http://schemas.openxmlformats.org/officeDocument/2006/relationships/image" Target="media/image44.emf"/><Relationship Id="rId133" Type="http://schemas.openxmlformats.org/officeDocument/2006/relationships/image" Target="media/image51.emf"/><Relationship Id="rId154" Type="http://schemas.openxmlformats.org/officeDocument/2006/relationships/image" Target="media/image60.emf"/><Relationship Id="rId175" Type="http://schemas.openxmlformats.org/officeDocument/2006/relationships/oleObject" Target="embeddings/oleObject100.bin"/><Relationship Id="rId196" Type="http://schemas.openxmlformats.org/officeDocument/2006/relationships/image" Target="media/image79.emf"/><Relationship Id="rId200" Type="http://schemas.openxmlformats.org/officeDocument/2006/relationships/oleObject" Target="embeddings/oleObject115.bin"/><Relationship Id="rId16" Type="http://schemas.openxmlformats.org/officeDocument/2006/relationships/image" Target="media/image6.emf"/><Relationship Id="rId221" Type="http://schemas.openxmlformats.org/officeDocument/2006/relationships/image" Target="media/image91.emf"/><Relationship Id="rId242" Type="http://schemas.openxmlformats.org/officeDocument/2006/relationships/oleObject" Target="embeddings/oleObject138.bin"/><Relationship Id="rId263" Type="http://schemas.openxmlformats.org/officeDocument/2006/relationships/oleObject" Target="embeddings/oleObject149.bin"/><Relationship Id="rId284" Type="http://schemas.openxmlformats.org/officeDocument/2006/relationships/oleObject" Target="embeddings/oleObject164.bin"/><Relationship Id="rId37" Type="http://schemas.openxmlformats.org/officeDocument/2006/relationships/oleObject" Target="embeddings/oleObject19.bin"/><Relationship Id="rId58" Type="http://schemas.openxmlformats.org/officeDocument/2006/relationships/image" Target="media/image21.emf"/><Relationship Id="rId79" Type="http://schemas.openxmlformats.org/officeDocument/2006/relationships/image" Target="media/image30.emf"/><Relationship Id="rId102" Type="http://schemas.openxmlformats.org/officeDocument/2006/relationships/image" Target="media/image40.emf"/><Relationship Id="rId123" Type="http://schemas.openxmlformats.org/officeDocument/2006/relationships/image" Target="media/image46.emf"/><Relationship Id="rId144" Type="http://schemas.openxmlformats.org/officeDocument/2006/relationships/image" Target="media/image55.emf"/><Relationship Id="rId90" Type="http://schemas.openxmlformats.org/officeDocument/2006/relationships/oleObject" Target="embeddings/oleObject51.bin"/><Relationship Id="rId165" Type="http://schemas.openxmlformats.org/officeDocument/2006/relationships/oleObject" Target="embeddings/oleObject95.bin"/><Relationship Id="rId186" Type="http://schemas.openxmlformats.org/officeDocument/2006/relationships/oleObject" Target="embeddings/oleObject107.bin"/><Relationship Id="rId211" Type="http://schemas.openxmlformats.org/officeDocument/2006/relationships/image" Target="media/image86.emf"/><Relationship Id="rId232" Type="http://schemas.openxmlformats.org/officeDocument/2006/relationships/oleObject" Target="embeddings/oleObject131.bin"/><Relationship Id="rId253" Type="http://schemas.openxmlformats.org/officeDocument/2006/relationships/image" Target="media/image105.emf"/><Relationship Id="rId274" Type="http://schemas.openxmlformats.org/officeDocument/2006/relationships/image" Target="media/image112.emf"/><Relationship Id="rId27" Type="http://schemas.openxmlformats.org/officeDocument/2006/relationships/image" Target="media/image9.emf"/><Relationship Id="rId48" Type="http://schemas.openxmlformats.org/officeDocument/2006/relationships/oleObject" Target="embeddings/oleObject27.bin"/><Relationship Id="rId69" Type="http://schemas.openxmlformats.org/officeDocument/2006/relationships/oleObject" Target="embeddings/oleObject39.bin"/><Relationship Id="rId113" Type="http://schemas.openxmlformats.org/officeDocument/2006/relationships/oleObject" Target="embeddings/oleObject64.bin"/><Relationship Id="rId134" Type="http://schemas.openxmlformats.org/officeDocument/2006/relationships/oleObject" Target="embeddings/oleObject78.bin"/><Relationship Id="rId80" Type="http://schemas.openxmlformats.org/officeDocument/2006/relationships/oleObject" Target="embeddings/oleObject45.bin"/><Relationship Id="rId155" Type="http://schemas.openxmlformats.org/officeDocument/2006/relationships/oleObject" Target="embeddings/oleObject90.bin"/><Relationship Id="rId176" Type="http://schemas.openxmlformats.org/officeDocument/2006/relationships/image" Target="media/image71.emf"/><Relationship Id="rId197" Type="http://schemas.openxmlformats.org/officeDocument/2006/relationships/oleObject" Target="embeddings/oleObject113.bin"/><Relationship Id="rId201" Type="http://schemas.openxmlformats.org/officeDocument/2006/relationships/image" Target="media/image81.emf"/><Relationship Id="rId222" Type="http://schemas.openxmlformats.org/officeDocument/2006/relationships/oleObject" Target="embeddings/oleObject126.bin"/><Relationship Id="rId243" Type="http://schemas.openxmlformats.org/officeDocument/2006/relationships/image" Target="media/image100.emf"/><Relationship Id="rId264" Type="http://schemas.openxmlformats.org/officeDocument/2006/relationships/image" Target="media/image110.emf"/><Relationship Id="rId285" Type="http://schemas.openxmlformats.org/officeDocument/2006/relationships/oleObject" Target="embeddings/oleObject165.bin"/><Relationship Id="rId17" Type="http://schemas.openxmlformats.org/officeDocument/2006/relationships/oleObject" Target="embeddings/oleObject6.bin"/><Relationship Id="rId38" Type="http://schemas.openxmlformats.org/officeDocument/2006/relationships/oleObject" Target="embeddings/oleObject20.bin"/><Relationship Id="rId59" Type="http://schemas.openxmlformats.org/officeDocument/2006/relationships/oleObject" Target="embeddings/oleObject33.bin"/><Relationship Id="rId103" Type="http://schemas.openxmlformats.org/officeDocument/2006/relationships/oleObject" Target="embeddings/oleObject58.bin"/><Relationship Id="rId124" Type="http://schemas.openxmlformats.org/officeDocument/2006/relationships/oleObject" Target="embeddings/oleObject73.bin"/><Relationship Id="rId70" Type="http://schemas.openxmlformats.org/officeDocument/2006/relationships/image" Target="media/image26.emf"/><Relationship Id="rId91" Type="http://schemas.openxmlformats.org/officeDocument/2006/relationships/image" Target="media/image35.emf"/><Relationship Id="rId145" Type="http://schemas.openxmlformats.org/officeDocument/2006/relationships/oleObject" Target="embeddings/oleObject85.bin"/><Relationship Id="rId166" Type="http://schemas.openxmlformats.org/officeDocument/2006/relationships/image" Target="media/image66.emf"/><Relationship Id="rId187" Type="http://schemas.openxmlformats.org/officeDocument/2006/relationships/oleObject" Target="embeddings/oleObject108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21.bin"/><Relationship Id="rId233" Type="http://schemas.openxmlformats.org/officeDocument/2006/relationships/image" Target="media/image97.emf"/><Relationship Id="rId254" Type="http://schemas.openxmlformats.org/officeDocument/2006/relationships/oleObject" Target="embeddings/oleObject144.bin"/><Relationship Id="rId28" Type="http://schemas.openxmlformats.org/officeDocument/2006/relationships/oleObject" Target="embeddings/oleObject14.bin"/><Relationship Id="rId49" Type="http://schemas.openxmlformats.org/officeDocument/2006/relationships/image" Target="media/image17.emf"/><Relationship Id="rId114" Type="http://schemas.openxmlformats.org/officeDocument/2006/relationships/oleObject" Target="embeddings/oleObject65.bin"/><Relationship Id="rId275" Type="http://schemas.openxmlformats.org/officeDocument/2006/relationships/oleObject" Target="embeddings/oleObject158.bin"/><Relationship Id="rId60" Type="http://schemas.openxmlformats.org/officeDocument/2006/relationships/oleObject" Target="embeddings/oleObject34.bin"/><Relationship Id="rId81" Type="http://schemas.openxmlformats.org/officeDocument/2006/relationships/image" Target="media/image31.emf"/><Relationship Id="rId135" Type="http://schemas.openxmlformats.org/officeDocument/2006/relationships/oleObject" Target="embeddings/oleObject79.bin"/><Relationship Id="rId156" Type="http://schemas.openxmlformats.org/officeDocument/2006/relationships/image" Target="media/image61.emf"/><Relationship Id="rId177" Type="http://schemas.openxmlformats.org/officeDocument/2006/relationships/oleObject" Target="embeddings/oleObject101.bin"/><Relationship Id="rId198" Type="http://schemas.openxmlformats.org/officeDocument/2006/relationships/image" Target="media/image80.emf"/><Relationship Id="rId202" Type="http://schemas.openxmlformats.org/officeDocument/2006/relationships/oleObject" Target="embeddings/oleObject116.bin"/><Relationship Id="rId223" Type="http://schemas.openxmlformats.org/officeDocument/2006/relationships/image" Target="media/image92.emf"/><Relationship Id="rId244" Type="http://schemas.openxmlformats.org/officeDocument/2006/relationships/oleObject" Target="embeddings/oleObject139.bin"/><Relationship Id="rId18" Type="http://schemas.openxmlformats.org/officeDocument/2006/relationships/oleObject" Target="embeddings/oleObject7.bin"/><Relationship Id="rId39" Type="http://schemas.openxmlformats.org/officeDocument/2006/relationships/oleObject" Target="embeddings/oleObject21.bin"/><Relationship Id="rId265" Type="http://schemas.openxmlformats.org/officeDocument/2006/relationships/oleObject" Target="embeddings/oleObject150.bin"/><Relationship Id="rId286" Type="http://schemas.openxmlformats.org/officeDocument/2006/relationships/oleObject" Target="embeddings/oleObject166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5F0429-50D8-4040-8878-8903C0D27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1C1C3AD0.dotm</Template>
  <TotalTime>0</TotalTime>
  <Pages>28</Pages>
  <Words>614</Words>
  <Characters>4837</Characters>
  <Application>Microsoft Office Word</Application>
  <DocSecurity>0</DocSecurity>
  <Lines>130</Lines>
  <Paragraphs>40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2014-06-10T09:46:00Z</dcterms:created>
  <dcterms:modified xsi:type="dcterms:W3CDTF">2014-06-10T09:46:00Z</dcterms:modified>
</cp:coreProperties>
</file>