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0E1C43">
            <w:r>
              <w:object w:dxaOrig="5799" w:dyaOrig="42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9.4pt;height:213.25pt" o:ole="">
                  <v:imagedata r:id="rId6" o:title=""/>
                </v:shape>
                <o:OLEObject Type="Embed" ProgID="Visio.Drawing.11" ShapeID="_x0000_i1025" DrawAspect="Content" ObjectID="_1466493018" r:id="rId7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0E1C43">
            <w:r>
              <w:object w:dxaOrig="5799" w:dyaOrig="4275">
                <v:shape id="_x0000_i1026" type="#_x0000_t75" style="width:289.4pt;height:213.25pt" o:ole="">
                  <v:imagedata r:id="rId8" o:title=""/>
                </v:shape>
                <o:OLEObject Type="Embed" ProgID="Visio.Drawing.11" ShapeID="_x0000_i1026" DrawAspect="Content" ObjectID="_1466493019" r:id="rId9"/>
              </w:object>
            </w:r>
          </w:p>
          <w:p w:rsidR="00E962DB" w:rsidRDefault="00E962DB" w:rsidP="00E962DB">
            <w:pPr>
              <w:ind w:right="582"/>
            </w:pPr>
          </w:p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0E1C43">
            <w:r>
              <w:object w:dxaOrig="5799" w:dyaOrig="4275">
                <v:shape id="_x0000_i1027" type="#_x0000_t75" style="width:289.4pt;height:213.25pt" o:ole="">
                  <v:imagedata r:id="rId10" o:title=""/>
                </v:shape>
                <o:OLEObject Type="Embed" ProgID="Visio.Drawing.11" ShapeID="_x0000_i1027" DrawAspect="Content" ObjectID="_1466493020" r:id="rId11"/>
              </w:object>
            </w:r>
          </w:p>
          <w:p w:rsidR="003A48BC" w:rsidRDefault="003A48BC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0E1C43">
            <w:r>
              <w:object w:dxaOrig="5799" w:dyaOrig="4276">
                <v:shape id="_x0000_i1028" type="#_x0000_t75" style="width:289.4pt;height:213.9pt" o:ole="">
                  <v:imagedata r:id="rId12" o:title=""/>
                </v:shape>
                <o:OLEObject Type="Embed" ProgID="Visio.Drawing.11" ShapeID="_x0000_i1028" DrawAspect="Content" ObjectID="_1466493021" r:id="rId13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FD42AF" w:rsidP="00624A76">
            <w:r>
              <w:object w:dxaOrig="5799" w:dyaOrig="4275">
                <v:shape id="_x0000_i1029" type="#_x0000_t75" style="width:289.4pt;height:213.25pt" o:ole="">
                  <v:imagedata r:id="rId14" o:title=""/>
                </v:shape>
                <o:OLEObject Type="Embed" ProgID="Visio.Drawing.11" ShapeID="_x0000_i1029" DrawAspect="Content" ObjectID="_1466493022" r:id="rId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FD42AF" w:rsidP="00624A76">
            <w:r>
              <w:object w:dxaOrig="5799" w:dyaOrig="4275">
                <v:shape id="_x0000_i1030" type="#_x0000_t75" style="width:289.4pt;height:213.25pt" o:ole="">
                  <v:imagedata r:id="rId16" o:title=""/>
                </v:shape>
                <o:OLEObject Type="Embed" ProgID="Visio.Drawing.11" ShapeID="_x0000_i1030" DrawAspect="Content" ObjectID="_1466493023" r:id="rId17"/>
              </w:object>
            </w:r>
          </w:p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FD42AF">
            <w:r>
              <w:object w:dxaOrig="5799" w:dyaOrig="4275">
                <v:shape id="_x0000_i1031" type="#_x0000_t75" style="width:289.4pt;height:213.25pt" o:ole="">
                  <v:imagedata r:id="rId18" o:title=""/>
                </v:shape>
                <o:OLEObject Type="Embed" ProgID="Visio.Drawing.11" ShapeID="_x0000_i1031" DrawAspect="Content" ObjectID="_1466493024" r:id="rId19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740572" w:rsidRDefault="00FD42AF">
            <w:r>
              <w:object w:dxaOrig="5799" w:dyaOrig="4275">
                <v:shape id="_x0000_i1032" type="#_x0000_t75" style="width:289.4pt;height:213.25pt" o:ole="">
                  <v:imagedata r:id="rId20" o:title=""/>
                </v:shape>
                <o:OLEObject Type="Embed" ProgID="Visio.Drawing.11" ShapeID="_x0000_i1032" DrawAspect="Content" ObjectID="_1466493025" r:id="rId21"/>
              </w:object>
            </w:r>
          </w:p>
          <w:p w:rsidR="00740572" w:rsidRDefault="00740572"/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FD42AF">
            <w:r>
              <w:object w:dxaOrig="5799" w:dyaOrig="4275">
                <v:shape id="_x0000_i1033" type="#_x0000_t75" style="width:289.4pt;height:213.25pt" o:ole="">
                  <v:imagedata r:id="rId22" o:title=""/>
                </v:shape>
                <o:OLEObject Type="Embed" ProgID="Visio.Drawing.11" ShapeID="_x0000_i1033" DrawAspect="Content" ObjectID="_1466493026" r:id="rId23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FD42AF">
            <w:r>
              <w:object w:dxaOrig="5799" w:dyaOrig="4275">
                <v:shape id="_x0000_i1034" type="#_x0000_t75" style="width:289.4pt;height:213.25pt" o:ole="">
                  <v:imagedata r:id="rId24" o:title=""/>
                </v:shape>
                <o:OLEObject Type="Embed" ProgID="Visio.Drawing.11" ShapeID="_x0000_i1034" DrawAspect="Content" ObjectID="_1466493027" r:id="rId25"/>
              </w:object>
            </w:r>
          </w:p>
          <w:p w:rsidR="00740572" w:rsidRDefault="00740572"/>
        </w:tc>
      </w:tr>
      <w:tr w:rsidR="00050340" w:rsidTr="00624A76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FD42AF" w:rsidP="00624A76">
            <w:r>
              <w:object w:dxaOrig="5799" w:dyaOrig="4275">
                <v:shape id="_x0000_i1035" type="#_x0000_t75" style="width:289.4pt;height:213.25pt" o:ole="">
                  <v:imagedata r:id="rId26" o:title=""/>
                </v:shape>
                <o:OLEObject Type="Embed" ProgID="Visio.Drawing.11" ShapeID="_x0000_i1035" DrawAspect="Content" ObjectID="_1466493028" r:id="rId27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FD42AF" w:rsidP="00624A76">
            <w:r>
              <w:object w:dxaOrig="5799" w:dyaOrig="4275">
                <v:shape id="_x0000_i1036" type="#_x0000_t75" style="width:289.4pt;height:213.25pt" o:ole="">
                  <v:imagedata r:id="rId28" o:title=""/>
                </v:shape>
                <o:OLEObject Type="Embed" ProgID="Visio.Drawing.11" ShapeID="_x0000_i1036" DrawAspect="Content" ObjectID="_1466493029" r:id="rId29"/>
              </w:object>
            </w:r>
          </w:p>
          <w:p w:rsidR="00050340" w:rsidRDefault="00050340" w:rsidP="00624A76">
            <w:pPr>
              <w:ind w:right="582"/>
            </w:pPr>
          </w:p>
        </w:tc>
      </w:tr>
    </w:tbl>
    <w:p w:rsidR="00FD42AF" w:rsidRDefault="00FD42A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B2502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050340" w:rsidRDefault="00050340" w:rsidP="00624A76"/>
          <w:p w:rsidR="00050340" w:rsidRDefault="00FD42AF" w:rsidP="00624A76">
            <w:r>
              <w:object w:dxaOrig="5799" w:dyaOrig="4275">
                <v:shape id="_x0000_i1037" type="#_x0000_t75" style="width:289.4pt;height:213.25pt" o:ole="">
                  <v:imagedata r:id="rId30" o:title=""/>
                </v:shape>
                <o:OLEObject Type="Embed" ProgID="Visio.Drawing.11" ShapeID="_x0000_i1037" DrawAspect="Content" ObjectID="_1466493030" r:id="rId31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050340" w:rsidRDefault="00050340" w:rsidP="00624A76"/>
          <w:p w:rsidR="00050340" w:rsidRDefault="00FD42AF" w:rsidP="00624A76">
            <w:r>
              <w:object w:dxaOrig="5799" w:dyaOrig="4275">
                <v:shape id="_x0000_i1038" type="#_x0000_t75" style="width:289.4pt;height:213.25pt" o:ole="">
                  <v:imagedata r:id="rId32" o:title=""/>
                </v:shape>
                <o:OLEObject Type="Embed" ProgID="Visio.Drawing.11" ShapeID="_x0000_i1038" DrawAspect="Content" ObjectID="_1466493031" r:id="rId33"/>
              </w:object>
            </w:r>
          </w:p>
          <w:p w:rsidR="00050340" w:rsidRDefault="00050340" w:rsidP="00624A76"/>
        </w:tc>
      </w:tr>
      <w:tr w:rsidR="00050340" w:rsidTr="00506EE7">
        <w:tc>
          <w:tcPr>
            <w:tcW w:w="6096" w:type="dxa"/>
          </w:tcPr>
          <w:p w:rsidR="00050340" w:rsidRDefault="00050340" w:rsidP="00624A76"/>
          <w:p w:rsidR="00050340" w:rsidRDefault="00FD42AF" w:rsidP="00624A76">
            <w:r>
              <w:object w:dxaOrig="5799" w:dyaOrig="4275">
                <v:shape id="_x0000_i1039" type="#_x0000_t75" style="width:289.4pt;height:213.25pt" o:ole="">
                  <v:imagedata r:id="rId34" o:title=""/>
                </v:shape>
                <o:OLEObject Type="Embed" ProgID="Visio.Drawing.11" ShapeID="_x0000_i1039" DrawAspect="Content" ObjectID="_1466493032" r:id="rId35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FD42AF" w:rsidP="00624A76">
            <w:r>
              <w:object w:dxaOrig="5799" w:dyaOrig="4275">
                <v:shape id="_x0000_i1040" type="#_x0000_t75" style="width:289.4pt;height:213.25pt" o:ole="">
                  <v:imagedata r:id="rId36" o:title=""/>
                </v:shape>
                <o:OLEObject Type="Embed" ProgID="Visio.Drawing.11" ShapeID="_x0000_i1040" DrawAspect="Content" ObjectID="_1466493033" r:id="rId37"/>
              </w:object>
            </w:r>
          </w:p>
          <w:p w:rsidR="00050340" w:rsidRDefault="00050340" w:rsidP="00624A76"/>
        </w:tc>
      </w:tr>
      <w:tr w:rsidR="00050340" w:rsidTr="00506EE7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FD42AF" w:rsidP="00624A76">
            <w:r>
              <w:object w:dxaOrig="5799" w:dyaOrig="4275">
                <v:shape id="_x0000_i1041" type="#_x0000_t75" style="width:289.4pt;height:213.25pt" o:ole="">
                  <v:imagedata r:id="rId38" o:title=""/>
                </v:shape>
                <o:OLEObject Type="Embed" ProgID="Visio.Drawing.11" ShapeID="_x0000_i1041" DrawAspect="Content" ObjectID="_1466493034" r:id="rId3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FD42AF" w:rsidP="00624A76">
            <w:r>
              <w:object w:dxaOrig="5799" w:dyaOrig="4275">
                <v:shape id="_x0000_i1042" type="#_x0000_t75" style="width:289.4pt;height:213.25pt" o:ole="">
                  <v:imagedata r:id="rId40" o:title=""/>
                </v:shape>
                <o:OLEObject Type="Embed" ProgID="Visio.Drawing.11" ShapeID="_x0000_i1042" DrawAspect="Content" ObjectID="_1466493035" r:id="rId41"/>
              </w:object>
            </w:r>
          </w:p>
          <w:p w:rsidR="00050340" w:rsidRDefault="00050340" w:rsidP="00624A76"/>
        </w:tc>
      </w:tr>
    </w:tbl>
    <w:p w:rsidR="00FD42AF" w:rsidRDefault="00FD42A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B13CC" w:rsidTr="006B2502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EB13CC" w:rsidRDefault="00EB13CC" w:rsidP="00624A76"/>
          <w:p w:rsidR="00EB13CC" w:rsidRDefault="00FD42AF" w:rsidP="00624A76">
            <w:r>
              <w:object w:dxaOrig="5799" w:dyaOrig="4275">
                <v:shape id="_x0000_i1043" type="#_x0000_t75" style="width:289.4pt;height:213.25pt" o:ole="">
                  <v:imagedata r:id="rId42" o:title=""/>
                </v:shape>
                <o:OLEObject Type="Embed" ProgID="Visio.Drawing.11" ShapeID="_x0000_i1043" DrawAspect="Content" ObjectID="_1466493036" r:id="rId43"/>
              </w:object>
            </w:r>
          </w:p>
          <w:p w:rsidR="003A48BC" w:rsidRDefault="003A48BC" w:rsidP="00624A76"/>
          <w:p w:rsidR="003A48BC" w:rsidRDefault="003A48BC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EB13CC" w:rsidRDefault="00EB13CC" w:rsidP="00624A76"/>
          <w:p w:rsidR="00624A76" w:rsidRDefault="00FD42AF" w:rsidP="00624A76">
            <w:r>
              <w:object w:dxaOrig="5799" w:dyaOrig="4275">
                <v:shape id="_x0000_i1044" type="#_x0000_t75" style="width:289.4pt;height:213.25pt" o:ole="">
                  <v:imagedata r:id="rId44" o:title=""/>
                </v:shape>
                <o:OLEObject Type="Embed" ProgID="Visio.Drawing.11" ShapeID="_x0000_i1044" DrawAspect="Content" ObjectID="_1466493037" r:id="rId45"/>
              </w:object>
            </w:r>
          </w:p>
        </w:tc>
      </w:tr>
      <w:tr w:rsidR="00050340" w:rsidTr="00624A76">
        <w:tc>
          <w:tcPr>
            <w:tcW w:w="6096" w:type="dxa"/>
          </w:tcPr>
          <w:p w:rsidR="00050340" w:rsidRDefault="00050340" w:rsidP="00624A76"/>
          <w:p w:rsidR="00050340" w:rsidRDefault="00FD42AF" w:rsidP="00624A76">
            <w:r>
              <w:object w:dxaOrig="5799" w:dyaOrig="4275">
                <v:shape id="_x0000_i1045" type="#_x0000_t75" style="width:289.4pt;height:213.25pt" o:ole="">
                  <v:imagedata r:id="rId46" o:title=""/>
                </v:shape>
                <o:OLEObject Type="Embed" ProgID="Visio.Drawing.11" ShapeID="_x0000_i1045" DrawAspect="Content" ObjectID="_1466493038" r:id="rId47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</w:tcPr>
          <w:p w:rsidR="00050340" w:rsidRDefault="00050340" w:rsidP="00624A76"/>
          <w:p w:rsidR="00050340" w:rsidRDefault="00FD42AF" w:rsidP="00624A76">
            <w:r>
              <w:object w:dxaOrig="5799" w:dyaOrig="4275">
                <v:shape id="_x0000_i1046" type="#_x0000_t75" style="width:289.4pt;height:213.25pt" o:ole="">
                  <v:imagedata r:id="rId48" o:title=""/>
                </v:shape>
                <o:OLEObject Type="Embed" ProgID="Visio.Drawing.11" ShapeID="_x0000_i1046" DrawAspect="Content" ObjectID="_1466493039" r:id="rId49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3A48BC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FD42AF" w:rsidP="00624A76">
            <w:r>
              <w:object w:dxaOrig="5799" w:dyaOrig="4275">
                <v:shape id="_x0000_i1047" type="#_x0000_t75" style="width:289.4pt;height:213.25pt" o:ole="">
                  <v:imagedata r:id="rId50" o:title=""/>
                </v:shape>
                <o:OLEObject Type="Embed" ProgID="Visio.Drawing.11" ShapeID="_x0000_i1047" DrawAspect="Content" ObjectID="_1466493040" r:id="rId51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FD42AF" w:rsidP="00624A76">
            <w:r>
              <w:object w:dxaOrig="5799" w:dyaOrig="4275">
                <v:shape id="_x0000_i1048" type="#_x0000_t75" style="width:289.4pt;height:213.25pt" o:ole="">
                  <v:imagedata r:id="rId52" o:title=""/>
                </v:shape>
                <o:OLEObject Type="Embed" ProgID="Visio.Drawing.11" ShapeID="_x0000_i1048" DrawAspect="Content" ObjectID="_1466493041" r:id="rId53"/>
              </w:object>
            </w:r>
          </w:p>
          <w:p w:rsidR="00050340" w:rsidRDefault="00050340" w:rsidP="00624A76"/>
        </w:tc>
      </w:tr>
    </w:tbl>
    <w:p w:rsidR="00FD42AF" w:rsidRDefault="00FD42A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B2502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050340" w:rsidRDefault="00050340" w:rsidP="00624A76"/>
          <w:p w:rsidR="00050340" w:rsidRDefault="00FD42AF" w:rsidP="00624A76">
            <w:r>
              <w:object w:dxaOrig="5799" w:dyaOrig="4275">
                <v:shape id="_x0000_i1049" type="#_x0000_t75" style="width:289.4pt;height:213.25pt" o:ole="">
                  <v:imagedata r:id="rId54" o:title=""/>
                </v:shape>
                <o:OLEObject Type="Embed" ProgID="Visio.Drawing.11" ShapeID="_x0000_i1049" DrawAspect="Content" ObjectID="_1466493042" r:id="rId55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050340" w:rsidRDefault="00050340" w:rsidP="00624A76"/>
          <w:p w:rsidR="00050340" w:rsidRDefault="00FD42AF" w:rsidP="00624A76">
            <w:r>
              <w:object w:dxaOrig="5799" w:dyaOrig="4275">
                <v:shape id="_x0000_i1050" type="#_x0000_t75" style="width:289.4pt;height:213.25pt" o:ole="">
                  <v:imagedata r:id="rId56" o:title=""/>
                </v:shape>
                <o:OLEObject Type="Embed" ProgID="Visio.Drawing.11" ShapeID="_x0000_i1050" DrawAspect="Content" ObjectID="_1466493043" r:id="rId57"/>
              </w:object>
            </w:r>
          </w:p>
          <w:p w:rsidR="00050340" w:rsidRDefault="00050340" w:rsidP="00624A76"/>
        </w:tc>
      </w:tr>
      <w:tr w:rsidR="00624A76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5F2285" w:rsidRDefault="005F2285" w:rsidP="00624A76"/>
          <w:p w:rsidR="00624A76" w:rsidRDefault="00FD42AF" w:rsidP="00624A76">
            <w:r>
              <w:object w:dxaOrig="5799" w:dyaOrig="4275">
                <v:shape id="_x0000_i1051" type="#_x0000_t75" style="width:289.4pt;height:213.25pt" o:ole="">
                  <v:imagedata r:id="rId58" o:title=""/>
                </v:shape>
                <o:OLEObject Type="Embed" ProgID="Visio.Drawing.11" ShapeID="_x0000_i1051" DrawAspect="Content" ObjectID="_1466493044" r:id="rId5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FD42AF" w:rsidP="00624A76">
            <w:r>
              <w:object w:dxaOrig="5799" w:dyaOrig="4275">
                <v:shape id="_x0000_i1052" type="#_x0000_t75" style="width:289.4pt;height:213.25pt" o:ole="">
                  <v:imagedata r:id="rId60" o:title=""/>
                </v:shape>
                <o:OLEObject Type="Embed" ProgID="Visio.Drawing.11" ShapeID="_x0000_i1052" DrawAspect="Content" ObjectID="_1466493045" r:id="rId61"/>
              </w:object>
            </w:r>
          </w:p>
          <w:p w:rsidR="00624A76" w:rsidRDefault="00624A76" w:rsidP="00624A76"/>
        </w:tc>
      </w:tr>
      <w:tr w:rsidR="00787890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FD42AF" w:rsidP="00624A76">
            <w:r>
              <w:object w:dxaOrig="5799" w:dyaOrig="4275">
                <v:shape id="_x0000_i1053" type="#_x0000_t75" style="width:289.4pt;height:213.25pt" o:ole="">
                  <v:imagedata r:id="rId62" o:title=""/>
                </v:shape>
                <o:OLEObject Type="Embed" ProgID="Visio.Drawing.11" ShapeID="_x0000_i1053" DrawAspect="Content" ObjectID="_1466493046" r:id="rId63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FD42AF" w:rsidP="00624A76">
            <w:r>
              <w:object w:dxaOrig="5799" w:dyaOrig="4275">
                <v:shape id="_x0000_i1054" type="#_x0000_t75" style="width:289.4pt;height:213.25pt" o:ole="">
                  <v:imagedata r:id="rId64" o:title=""/>
                </v:shape>
                <o:OLEObject Type="Embed" ProgID="Visio.Drawing.11" ShapeID="_x0000_i1054" DrawAspect="Content" ObjectID="_1466493047" r:id="rId65"/>
              </w:object>
            </w:r>
          </w:p>
          <w:p w:rsidR="00787890" w:rsidRDefault="00787890" w:rsidP="00624A76">
            <w:pPr>
              <w:ind w:right="582"/>
            </w:pPr>
          </w:p>
        </w:tc>
      </w:tr>
    </w:tbl>
    <w:p w:rsidR="00FD42AF" w:rsidRDefault="00FD42A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bottom w:val="dashed" w:sz="4" w:space="0" w:color="auto"/>
            </w:tcBorders>
          </w:tcPr>
          <w:p w:rsidR="00FD42AF" w:rsidRDefault="00FD42AF" w:rsidP="00624A76"/>
          <w:p w:rsidR="00787890" w:rsidRDefault="00FD42AF" w:rsidP="00624A76">
            <w:r>
              <w:object w:dxaOrig="5799" w:dyaOrig="4275">
                <v:shape id="_x0000_i1055" type="#_x0000_t75" style="width:289.4pt;height:213.25pt" o:ole="">
                  <v:imagedata r:id="rId66" o:title=""/>
                </v:shape>
                <o:OLEObject Type="Embed" ProgID="Visio.Drawing.11" ShapeID="_x0000_i1055" DrawAspect="Content" ObjectID="_1466493048" r:id="rId67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FD42AF" w:rsidP="00624A76">
            <w:r>
              <w:object w:dxaOrig="5799" w:dyaOrig="4275">
                <v:shape id="_x0000_i1056" type="#_x0000_t75" style="width:289.4pt;height:213.25pt" o:ole="">
                  <v:imagedata r:id="rId68" o:title=""/>
                </v:shape>
                <o:OLEObject Type="Embed" ProgID="Visio.Drawing.11" ShapeID="_x0000_i1056" DrawAspect="Content" ObjectID="_1466493049" r:id="rId69"/>
              </w:object>
            </w:r>
          </w:p>
          <w:p w:rsidR="00787890" w:rsidRDefault="00787890" w:rsidP="00624A76"/>
        </w:tc>
      </w:tr>
      <w:tr w:rsidR="0078789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FD42AF" w:rsidP="00624A76">
            <w:r>
              <w:object w:dxaOrig="5799" w:dyaOrig="4275">
                <v:shape id="_x0000_i1057" type="#_x0000_t75" style="width:289.4pt;height:213.25pt" o:ole="">
                  <v:imagedata r:id="rId70" o:title=""/>
                </v:shape>
                <o:OLEObject Type="Embed" ProgID="Visio.Drawing.11" ShapeID="_x0000_i1057" DrawAspect="Content" ObjectID="_1466493050" r:id="rId71"/>
              </w:object>
            </w:r>
          </w:p>
          <w:p w:rsidR="00787890" w:rsidRDefault="00787890" w:rsidP="00624A76"/>
          <w:p w:rsidR="00787890" w:rsidRDefault="0078789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FD42AF" w:rsidP="00624A76">
            <w:r>
              <w:object w:dxaOrig="5799" w:dyaOrig="4275">
                <v:shape id="_x0000_i1058" type="#_x0000_t75" style="width:289.4pt;height:213.25pt" o:ole="">
                  <v:imagedata r:id="rId72" o:title=""/>
                </v:shape>
                <o:OLEObject Type="Embed" ProgID="Visio.Drawing.11" ShapeID="_x0000_i1058" DrawAspect="Content" ObjectID="_1466493051" r:id="rId73"/>
              </w:object>
            </w:r>
          </w:p>
          <w:p w:rsidR="00787890" w:rsidRDefault="00787890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FD42AF" w:rsidP="00624A76">
            <w:r>
              <w:object w:dxaOrig="5799" w:dyaOrig="4275">
                <v:shape id="_x0000_i1059" type="#_x0000_t75" style="width:289.4pt;height:213.25pt" o:ole="">
                  <v:imagedata r:id="rId74" o:title=""/>
                </v:shape>
                <o:OLEObject Type="Embed" ProgID="Visio.Drawing.11" ShapeID="_x0000_i1059" DrawAspect="Content" ObjectID="_1466493052" r:id="rId7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B2502" w:rsidP="00624A76">
            <w:r>
              <w:object w:dxaOrig="5799" w:dyaOrig="4275">
                <v:shape id="_x0000_i1060" type="#_x0000_t75" style="width:289.4pt;height:213.25pt" o:ole="">
                  <v:imagedata r:id="rId76" o:title=""/>
                </v:shape>
                <o:OLEObject Type="Embed" ProgID="Visio.Drawing.11" ShapeID="_x0000_i1060" DrawAspect="Content" ObjectID="_1466493053" r:id="rId77"/>
              </w:object>
            </w:r>
          </w:p>
        </w:tc>
      </w:tr>
    </w:tbl>
    <w:p w:rsidR="00506EE7" w:rsidRDefault="00506EE7"/>
    <w:p w:rsidR="00506EE7" w:rsidRDefault="00506EE7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6B2502" w:rsidP="00624A76">
            <w:r>
              <w:object w:dxaOrig="5799" w:dyaOrig="4275">
                <v:shape id="_x0000_i1061" type="#_x0000_t75" style="width:289.4pt;height:213.25pt" o:ole="">
                  <v:imagedata r:id="rId78" o:title=""/>
                </v:shape>
                <o:OLEObject Type="Embed" ProgID="Visio.Drawing.11" ShapeID="_x0000_i1061" DrawAspect="Content" ObjectID="_1466493054" r:id="rId79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6B2502" w:rsidP="00624A76">
            <w:r>
              <w:object w:dxaOrig="5799" w:dyaOrig="4275">
                <v:shape id="_x0000_i1062" type="#_x0000_t75" style="width:289.4pt;height:213.25pt" o:ole="">
                  <v:imagedata r:id="rId80" o:title=""/>
                </v:shape>
                <o:OLEObject Type="Embed" ProgID="Visio.Drawing.11" ShapeID="_x0000_i1062" DrawAspect="Content" ObjectID="_1466493055" r:id="rId81"/>
              </w:object>
            </w: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6B2502" w:rsidP="00624A76">
            <w:r>
              <w:object w:dxaOrig="5799" w:dyaOrig="4275">
                <v:shape id="_x0000_i1063" type="#_x0000_t75" style="width:289.4pt;height:213.25pt" o:ole="">
                  <v:imagedata r:id="rId82" o:title=""/>
                </v:shape>
                <o:OLEObject Type="Embed" ProgID="Visio.Drawing.11" ShapeID="_x0000_i1063" DrawAspect="Content" ObjectID="_1466493056" r:id="rId8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B2502" w:rsidP="00624A76">
            <w:r>
              <w:object w:dxaOrig="5799" w:dyaOrig="4275">
                <v:shape id="_x0000_i1064" type="#_x0000_t75" style="width:289.4pt;height:213.25pt" o:ole="">
                  <v:imagedata r:id="rId84" o:title=""/>
                </v:shape>
                <o:OLEObject Type="Embed" ProgID="Visio.Drawing.11" ShapeID="_x0000_i1064" DrawAspect="Content" ObjectID="_1466493057" r:id="rId85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6B2502" w:rsidP="00624A76">
            <w:r>
              <w:object w:dxaOrig="5799" w:dyaOrig="4275">
                <v:shape id="_x0000_i1065" type="#_x0000_t75" style="width:289.4pt;height:213.25pt" o:ole="">
                  <v:imagedata r:id="rId86" o:title=""/>
                </v:shape>
                <o:OLEObject Type="Embed" ProgID="Visio.Drawing.11" ShapeID="_x0000_i1065" DrawAspect="Content" ObjectID="_1466493058" r:id="rId87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B2502" w:rsidP="00624A76">
            <w:r>
              <w:object w:dxaOrig="5799" w:dyaOrig="4275">
                <v:shape id="_x0000_i1066" type="#_x0000_t75" style="width:289.4pt;height:213.25pt" o:ole="">
                  <v:imagedata r:id="rId88" o:title=""/>
                </v:shape>
                <o:OLEObject Type="Embed" ProgID="Visio.Drawing.11" ShapeID="_x0000_i1066" DrawAspect="Content" ObjectID="_1466493059" r:id="rId89"/>
              </w:object>
            </w:r>
          </w:p>
        </w:tc>
      </w:tr>
    </w:tbl>
    <w:p w:rsidR="00624A76" w:rsidRDefault="00624A76" w:rsidP="00624A76"/>
    <w:p w:rsidR="00624A76" w:rsidRDefault="00624A76" w:rsidP="00624A76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6B2502" w:rsidP="00624A76">
            <w:r>
              <w:object w:dxaOrig="5799" w:dyaOrig="4275">
                <v:shape id="_x0000_i1067" type="#_x0000_t75" style="width:289.4pt;height:213.25pt" o:ole="">
                  <v:imagedata r:id="rId90" o:title=""/>
                </v:shape>
                <o:OLEObject Type="Embed" ProgID="Visio.Drawing.11" ShapeID="_x0000_i1067" DrawAspect="Content" ObjectID="_1466493060" r:id="rId9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6B2502" w:rsidP="00624A76">
            <w:r>
              <w:object w:dxaOrig="5799" w:dyaOrig="4275">
                <v:shape id="_x0000_i1068" type="#_x0000_t75" style="width:289.4pt;height:213.25pt" o:ole="">
                  <v:imagedata r:id="rId92" o:title=""/>
                </v:shape>
                <o:OLEObject Type="Embed" ProgID="Visio.Drawing.11" ShapeID="_x0000_i1068" DrawAspect="Content" ObjectID="_1466493061" r:id="rId93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6B2502" w:rsidP="00624A76">
            <w:r>
              <w:object w:dxaOrig="5799" w:dyaOrig="4275">
                <v:shape id="_x0000_i1069" type="#_x0000_t75" style="width:289.4pt;height:213.25pt" o:ole="">
                  <v:imagedata r:id="rId94" o:title=""/>
                </v:shape>
                <o:OLEObject Type="Embed" ProgID="Visio.Drawing.11" ShapeID="_x0000_i1069" DrawAspect="Content" ObjectID="_1466493062" r:id="rId9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B2502" w:rsidP="00624A76">
            <w:r>
              <w:object w:dxaOrig="5799" w:dyaOrig="4275">
                <v:shape id="_x0000_i1070" type="#_x0000_t75" style="width:289.4pt;height:213.25pt" o:ole="">
                  <v:imagedata r:id="rId96" o:title=""/>
                </v:shape>
                <o:OLEObject Type="Embed" ProgID="Visio.Drawing.11" ShapeID="_x0000_i1070" DrawAspect="Content" ObjectID="_1466493063" r:id="rId97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B2502" w:rsidRDefault="006B2502" w:rsidP="00624A76"/>
          <w:p w:rsidR="00624A76" w:rsidRDefault="006B2502" w:rsidP="00624A76">
            <w:r>
              <w:object w:dxaOrig="5799" w:dyaOrig="4275">
                <v:shape id="_x0000_i1071" type="#_x0000_t75" style="width:289.4pt;height:213.25pt" o:ole="">
                  <v:imagedata r:id="rId98" o:title=""/>
                </v:shape>
                <o:OLEObject Type="Embed" ProgID="Visio.Drawing.11" ShapeID="_x0000_i1071" DrawAspect="Content" ObjectID="_1466493064" r:id="rId9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B2502" w:rsidP="00624A76">
            <w:r>
              <w:object w:dxaOrig="5799" w:dyaOrig="4275">
                <v:shape id="_x0000_i1072" type="#_x0000_t75" style="width:289.4pt;height:213.25pt" o:ole="">
                  <v:imagedata r:id="rId100" o:title=""/>
                </v:shape>
                <o:OLEObject Type="Embed" ProgID="Visio.Drawing.11" ShapeID="_x0000_i1072" DrawAspect="Content" ObjectID="_1466493065" r:id="rId101"/>
              </w:object>
            </w:r>
          </w:p>
        </w:tc>
      </w:tr>
    </w:tbl>
    <w:p w:rsidR="00624A76" w:rsidRDefault="00624A76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6B2502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FD42AF" w:rsidP="00624A76">
            <w:r>
              <w:object w:dxaOrig="5799" w:dyaOrig="4275">
                <v:shape id="_x0000_i1073" type="#_x0000_t75" style="width:289.4pt;height:213.25pt" o:ole="">
                  <v:imagedata r:id="rId102" o:title=""/>
                </v:shape>
                <o:OLEObject Type="Embed" ProgID="Visio.Drawing.11" ShapeID="_x0000_i1073" DrawAspect="Content" ObjectID="_1466493066" r:id="rId103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FD42AF" w:rsidP="00624A76">
            <w:r>
              <w:object w:dxaOrig="5799" w:dyaOrig="4275">
                <v:shape id="_x0000_i1074" type="#_x0000_t75" style="width:289.4pt;height:213.25pt" o:ole="">
                  <v:imagedata r:id="rId104" o:title=""/>
                </v:shape>
                <o:OLEObject Type="Embed" ProgID="Visio.Drawing.11" ShapeID="_x0000_i1074" DrawAspect="Content" ObjectID="_1466493067" r:id="rId105"/>
              </w:object>
            </w:r>
          </w:p>
          <w:p w:rsidR="003A48BC" w:rsidRDefault="003A48BC" w:rsidP="00624A76"/>
        </w:tc>
      </w:tr>
      <w:tr w:rsidR="00FD4A3C" w:rsidTr="00FD4A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FD4A3C" w:rsidRDefault="00FD4A3C" w:rsidP="00FD42AF"/>
          <w:p w:rsidR="00FD4A3C" w:rsidRDefault="00FD42AF" w:rsidP="00FD42AF">
            <w:r>
              <w:object w:dxaOrig="5799" w:dyaOrig="4275">
                <v:shape id="_x0000_i1075" type="#_x0000_t75" style="width:289.4pt;height:213.25pt" o:ole="">
                  <v:imagedata r:id="rId106" o:title=""/>
                </v:shape>
                <o:OLEObject Type="Embed" ProgID="Visio.Drawing.11" ShapeID="_x0000_i1075" DrawAspect="Content" ObjectID="_1466493068" r:id="rId107"/>
              </w:object>
            </w:r>
          </w:p>
          <w:p w:rsidR="00FD4A3C" w:rsidRDefault="00FD4A3C" w:rsidP="00FD42AF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FD4A3C" w:rsidRDefault="00FD4A3C" w:rsidP="00FD42AF"/>
          <w:p w:rsidR="00FD4A3C" w:rsidRDefault="00FD42AF" w:rsidP="00FD42AF">
            <w:r>
              <w:object w:dxaOrig="5799" w:dyaOrig="4275">
                <v:shape id="_x0000_i1076" type="#_x0000_t75" style="width:289.4pt;height:213.25pt" o:ole="">
                  <v:imagedata r:id="rId108" o:title=""/>
                </v:shape>
                <o:OLEObject Type="Embed" ProgID="Visio.Drawing.11" ShapeID="_x0000_i1076" DrawAspect="Content" ObjectID="_1466493069" r:id="rId109"/>
              </w:object>
            </w:r>
          </w:p>
        </w:tc>
      </w:tr>
      <w:tr w:rsidR="00906F67" w:rsidTr="00624A76">
        <w:tc>
          <w:tcPr>
            <w:tcW w:w="6096" w:type="dxa"/>
          </w:tcPr>
          <w:p w:rsidR="00AB0383" w:rsidRDefault="00AB0383" w:rsidP="00624A76"/>
          <w:p w:rsidR="00906F67" w:rsidRDefault="00FD42AF" w:rsidP="00624A76">
            <w:r>
              <w:object w:dxaOrig="5799" w:dyaOrig="4275">
                <v:shape id="_x0000_i1077" type="#_x0000_t75" style="width:289.4pt;height:213.25pt" o:ole="">
                  <v:imagedata r:id="rId110" o:title=""/>
                </v:shape>
                <o:OLEObject Type="Embed" ProgID="Visio.Drawing.11" ShapeID="_x0000_i1077" DrawAspect="Content" ObjectID="_1466493070" r:id="rId111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</w:tcPr>
          <w:p w:rsidR="00AB0383" w:rsidRDefault="00AB0383" w:rsidP="00624A76"/>
          <w:p w:rsidR="00906F67" w:rsidRDefault="006B2502" w:rsidP="00624A76">
            <w:r>
              <w:object w:dxaOrig="5799" w:dyaOrig="4275">
                <v:shape id="_x0000_i1078" type="#_x0000_t75" style="width:289.4pt;height:213.25pt" o:ole="">
                  <v:imagedata r:id="rId112" o:title=""/>
                </v:shape>
                <o:OLEObject Type="Embed" ProgID="Visio.Drawing.11" ShapeID="_x0000_i1078" DrawAspect="Content" ObjectID="_1466493071" r:id="rId113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</w:tbl>
    <w:p w:rsidR="006B2502" w:rsidRDefault="006B2502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893F03">
        <w:tc>
          <w:tcPr>
            <w:tcW w:w="6096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6B2502" w:rsidP="00624A76">
            <w:r>
              <w:object w:dxaOrig="5799" w:dyaOrig="4275">
                <v:shape id="_x0000_i1079" type="#_x0000_t75" style="width:289.4pt;height:213.25pt" o:ole="">
                  <v:imagedata r:id="rId114" o:title=""/>
                </v:shape>
                <o:OLEObject Type="Embed" ProgID="Visio.Drawing.11" ShapeID="_x0000_i1079" DrawAspect="Content" ObjectID="_1466493072" r:id="rId115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6B2502" w:rsidP="00624A76">
            <w:r>
              <w:object w:dxaOrig="5799" w:dyaOrig="4275">
                <v:shape id="_x0000_i1080" type="#_x0000_t75" style="width:289.4pt;height:213.25pt" o:ole="">
                  <v:imagedata r:id="rId116" o:title=""/>
                </v:shape>
                <o:OLEObject Type="Embed" ProgID="Visio.Drawing.11" ShapeID="_x0000_i1080" DrawAspect="Content" ObjectID="_1466493073" r:id="rId117"/>
              </w:object>
            </w:r>
          </w:p>
          <w:p w:rsidR="00906F67" w:rsidRDefault="00906F67" w:rsidP="00624A76"/>
          <w:p w:rsidR="00906F67" w:rsidRDefault="00906F67" w:rsidP="00624A76"/>
        </w:tc>
      </w:tr>
      <w:tr w:rsidR="00906F67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6B2502" w:rsidP="00624A76">
            <w:r>
              <w:object w:dxaOrig="5799" w:dyaOrig="4275">
                <v:shape id="_x0000_i1081" type="#_x0000_t75" style="width:289.4pt;height:213.25pt" o:ole="">
                  <v:imagedata r:id="rId118" o:title=""/>
                </v:shape>
                <o:OLEObject Type="Embed" ProgID="Visio.Drawing.11" ShapeID="_x0000_i1081" DrawAspect="Content" ObjectID="_1466493074" r:id="rId119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6B2502" w:rsidP="00624A76">
            <w:r>
              <w:object w:dxaOrig="5799" w:dyaOrig="4275">
                <v:shape id="_x0000_i1082" type="#_x0000_t75" style="width:289.4pt;height:213.25pt" o:ole="">
                  <v:imagedata r:id="rId120" o:title=""/>
                </v:shape>
                <o:OLEObject Type="Embed" ProgID="Visio.Drawing.11" ShapeID="_x0000_i1082" DrawAspect="Content" ObjectID="_1466493075" r:id="rId121"/>
              </w:object>
            </w:r>
          </w:p>
          <w:p w:rsidR="00893F03" w:rsidRDefault="00893F03" w:rsidP="00624A76"/>
        </w:tc>
      </w:tr>
      <w:tr w:rsidR="0073178A" w:rsidTr="00624A76">
        <w:tc>
          <w:tcPr>
            <w:tcW w:w="6096" w:type="dxa"/>
          </w:tcPr>
          <w:p w:rsidR="0073178A" w:rsidRDefault="0073178A" w:rsidP="00624A76"/>
          <w:p w:rsidR="00893F03" w:rsidRDefault="006B2502" w:rsidP="00624A76">
            <w:r>
              <w:object w:dxaOrig="5799" w:dyaOrig="4275">
                <v:shape id="_x0000_i1083" type="#_x0000_t75" style="width:289.4pt;height:213.25pt" o:ole="">
                  <v:imagedata r:id="rId122" o:title=""/>
                </v:shape>
                <o:OLEObject Type="Embed" ProgID="Visio.Drawing.11" ShapeID="_x0000_i1083" DrawAspect="Content" ObjectID="_1466493076" r:id="rId123"/>
              </w:object>
            </w:r>
          </w:p>
          <w:p w:rsidR="0073178A" w:rsidRDefault="0073178A" w:rsidP="00624A76"/>
        </w:tc>
        <w:tc>
          <w:tcPr>
            <w:tcW w:w="6502" w:type="dxa"/>
          </w:tcPr>
          <w:p w:rsidR="00475537" w:rsidRDefault="00475537" w:rsidP="00624A76"/>
          <w:p w:rsidR="0073178A" w:rsidRDefault="006B2502" w:rsidP="00624A76">
            <w:r>
              <w:object w:dxaOrig="5799" w:dyaOrig="4275">
                <v:shape id="_x0000_i1084" type="#_x0000_t75" style="width:289.4pt;height:213.25pt" o:ole="">
                  <v:imagedata r:id="rId124" o:title=""/>
                </v:shape>
                <o:OLEObject Type="Embed" ProgID="Visio.Drawing.11" ShapeID="_x0000_i1084" DrawAspect="Content" ObjectID="_1466493077" r:id="rId125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</w:tbl>
    <w:p w:rsidR="006B2502" w:rsidRDefault="006B2502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893F03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6B2502" w:rsidP="00624A76">
            <w:r>
              <w:object w:dxaOrig="5799" w:dyaOrig="4275">
                <v:shape id="_x0000_i1085" type="#_x0000_t75" style="width:289.4pt;height:213.25pt" o:ole="">
                  <v:imagedata r:id="rId126" o:title=""/>
                </v:shape>
                <o:OLEObject Type="Embed" ProgID="Visio.Drawing.11" ShapeID="_x0000_i1085" DrawAspect="Content" ObjectID="_1466493078" r:id="rId127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6B2502" w:rsidP="00624A76">
            <w:r>
              <w:object w:dxaOrig="5799" w:dyaOrig="4275">
                <v:shape id="_x0000_i1086" type="#_x0000_t75" style="width:289.4pt;height:213.25pt" o:ole="">
                  <v:imagedata r:id="rId128" o:title=""/>
                </v:shape>
                <o:OLEObject Type="Embed" ProgID="Visio.Drawing.11" ShapeID="_x0000_i1086" DrawAspect="Content" ObjectID="_1466493079" r:id="rId129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6B2502" w:rsidP="00624A76">
            <w:r>
              <w:object w:dxaOrig="5799" w:dyaOrig="4275">
                <v:shape id="_x0000_i1087" type="#_x0000_t75" style="width:289.4pt;height:213.25pt" o:ole="">
                  <v:imagedata r:id="rId130" o:title=""/>
                </v:shape>
                <o:OLEObject Type="Embed" ProgID="Visio.Drawing.11" ShapeID="_x0000_i1087" DrawAspect="Content" ObjectID="_1466493080" r:id="rId131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6B2502" w:rsidP="00624A76">
            <w:r>
              <w:object w:dxaOrig="5799" w:dyaOrig="4275">
                <v:shape id="_x0000_i1088" type="#_x0000_t75" style="width:289.4pt;height:213.25pt" o:ole="">
                  <v:imagedata r:id="rId132" o:title=""/>
                </v:shape>
                <o:OLEObject Type="Embed" ProgID="Visio.Drawing.11" ShapeID="_x0000_i1088" DrawAspect="Content" ObjectID="_1466493081" r:id="rId133"/>
              </w:object>
            </w:r>
          </w:p>
          <w:p w:rsidR="00893F03" w:rsidRDefault="00893F03" w:rsidP="00624A76"/>
        </w:tc>
      </w:tr>
      <w:tr w:rsidR="006B2502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6B2502" w:rsidRDefault="006B2502" w:rsidP="00624A76"/>
          <w:p w:rsidR="006B2502" w:rsidRDefault="006B2502" w:rsidP="00624A76">
            <w:r>
              <w:object w:dxaOrig="5799" w:dyaOrig="4275">
                <v:shape id="_x0000_i1089" type="#_x0000_t75" style="width:289.4pt;height:213.25pt" o:ole="">
                  <v:imagedata r:id="rId134" o:title=""/>
                </v:shape>
                <o:OLEObject Type="Embed" ProgID="Visio.Drawing.11" ShapeID="_x0000_i1089" DrawAspect="Content" ObjectID="_1466493082" r:id="rId135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6B2502" w:rsidRDefault="006B2502" w:rsidP="00624A76"/>
          <w:p w:rsidR="006B2502" w:rsidRDefault="006B2502" w:rsidP="00624A76">
            <w:r>
              <w:object w:dxaOrig="5799" w:dyaOrig="4275">
                <v:shape id="_x0000_i1090" type="#_x0000_t75" style="width:289.4pt;height:213.25pt" o:ole="">
                  <v:imagedata r:id="rId136" o:title=""/>
                </v:shape>
                <o:OLEObject Type="Embed" ProgID="Visio.Drawing.11" ShapeID="_x0000_i1090" DrawAspect="Content" ObjectID="_1466493083" r:id="rId137"/>
              </w:object>
            </w:r>
          </w:p>
        </w:tc>
      </w:tr>
    </w:tbl>
    <w:p w:rsidR="006B2502" w:rsidRDefault="006B2502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C9757B">
        <w:tc>
          <w:tcPr>
            <w:tcW w:w="6096" w:type="dxa"/>
            <w:tcBorders>
              <w:bottom w:val="dashed" w:sz="4" w:space="0" w:color="auto"/>
            </w:tcBorders>
          </w:tcPr>
          <w:p w:rsidR="0073178A" w:rsidRDefault="0073178A" w:rsidP="00624A76">
            <w:r>
              <w:br w:type="page"/>
            </w:r>
          </w:p>
          <w:p w:rsidR="00893F03" w:rsidRDefault="006B2502" w:rsidP="00624A76">
            <w:r>
              <w:object w:dxaOrig="5799" w:dyaOrig="4275">
                <v:shape id="_x0000_i1091" type="#_x0000_t75" style="width:289.4pt;height:213.25pt" o:ole="">
                  <v:imagedata r:id="rId138" o:title=""/>
                </v:shape>
                <o:OLEObject Type="Embed" ProgID="Visio.Drawing.11" ShapeID="_x0000_i1091" DrawAspect="Content" ObjectID="_1466493084" r:id="rId139"/>
              </w:object>
            </w:r>
          </w:p>
          <w:p w:rsidR="0073178A" w:rsidRDefault="0073178A" w:rsidP="00624A76"/>
        </w:tc>
        <w:tc>
          <w:tcPr>
            <w:tcW w:w="6502" w:type="dxa"/>
          </w:tcPr>
          <w:p w:rsidR="00893F03" w:rsidRDefault="00893F03" w:rsidP="00624A76"/>
          <w:p w:rsidR="0073178A" w:rsidRDefault="006B2502" w:rsidP="00624A76">
            <w:r>
              <w:object w:dxaOrig="5799" w:dyaOrig="4275">
                <v:shape id="_x0000_i1092" type="#_x0000_t75" style="width:289.4pt;height:213.25pt" o:ole="">
                  <v:imagedata r:id="rId140" o:title=""/>
                </v:shape>
                <o:OLEObject Type="Embed" ProgID="Visio.Drawing.11" ShapeID="_x0000_i1092" DrawAspect="Content" ObjectID="_1466493085" r:id="rId141"/>
              </w:object>
            </w:r>
          </w:p>
          <w:p w:rsidR="0073178A" w:rsidRDefault="0073178A" w:rsidP="00624A76">
            <w:pPr>
              <w:ind w:right="582"/>
            </w:pPr>
          </w:p>
        </w:tc>
      </w:tr>
      <w:tr w:rsidR="0073178A" w:rsidTr="00C9757B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6B2502" w:rsidP="00624A76">
            <w:r>
              <w:object w:dxaOrig="5799" w:dyaOrig="4275">
                <v:shape id="_x0000_i1093" type="#_x0000_t75" style="width:289.4pt;height:213.25pt" o:ole="">
                  <v:imagedata r:id="rId142" o:title=""/>
                </v:shape>
                <o:OLEObject Type="Embed" ProgID="Visio.Drawing.11" ShapeID="_x0000_i1093" DrawAspect="Content" ObjectID="_1466493086" r:id="rId143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3178A" w:rsidRDefault="0073178A" w:rsidP="00624A76"/>
          <w:p w:rsidR="0073178A" w:rsidRDefault="006B2502" w:rsidP="00624A76">
            <w:r>
              <w:object w:dxaOrig="5799" w:dyaOrig="4275">
                <v:shape id="_x0000_i1094" type="#_x0000_t75" style="width:289.4pt;height:213.25pt" o:ole="">
                  <v:imagedata r:id="rId144" o:title=""/>
                </v:shape>
                <o:OLEObject Type="Embed" ProgID="Visio.Drawing.11" ShapeID="_x0000_i1094" DrawAspect="Content" ObjectID="_1466493087" r:id="rId145"/>
              </w:object>
            </w:r>
          </w:p>
        </w:tc>
      </w:tr>
      <w:tr w:rsidR="00C9757B" w:rsidTr="00C975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C9757B" w:rsidRDefault="00C9757B" w:rsidP="00FD42AF"/>
          <w:p w:rsidR="00C9757B" w:rsidRDefault="008F6018" w:rsidP="00FD42AF">
            <w:r>
              <w:object w:dxaOrig="5799" w:dyaOrig="4275">
                <v:shape id="_x0000_i1115" type="#_x0000_t75" style="width:289.4pt;height:213.25pt" o:ole="">
                  <v:imagedata r:id="rId146" o:title=""/>
                </v:shape>
                <o:OLEObject Type="Embed" ProgID="Visio.Drawing.11" ShapeID="_x0000_i1115" DrawAspect="Content" ObjectID="_1466493088" r:id="rId147"/>
              </w:object>
            </w:r>
          </w:p>
          <w:p w:rsidR="00C9757B" w:rsidRDefault="00C9757B" w:rsidP="00FD42AF"/>
          <w:p w:rsidR="00C9757B" w:rsidRDefault="00C9757B" w:rsidP="00FD42AF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C9757B" w:rsidRDefault="00C9757B" w:rsidP="00FD42AF"/>
          <w:p w:rsidR="00C9757B" w:rsidRDefault="006B2502" w:rsidP="00FD42AF">
            <w:r>
              <w:object w:dxaOrig="5799" w:dyaOrig="4275">
                <v:shape id="_x0000_i1096" type="#_x0000_t75" style="width:289.4pt;height:213.25pt" o:ole="">
                  <v:imagedata r:id="rId148" o:title=""/>
                </v:shape>
                <o:OLEObject Type="Embed" ProgID="Visio.Drawing.11" ShapeID="_x0000_i1096" DrawAspect="Content" ObjectID="_1466493089" r:id="rId149"/>
              </w:object>
            </w:r>
          </w:p>
          <w:p w:rsidR="00C9757B" w:rsidRDefault="00C9757B" w:rsidP="00FD42AF"/>
        </w:tc>
      </w:tr>
    </w:tbl>
    <w:p w:rsidR="006B2502" w:rsidRDefault="006B2502"/>
    <w:p w:rsidR="006B2502" w:rsidRDefault="006B2502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6B2502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C9757B" w:rsidRDefault="00C9757B" w:rsidP="00FD42AF"/>
          <w:p w:rsidR="00C9757B" w:rsidRDefault="006B2502" w:rsidP="00FD42AF">
            <w:r>
              <w:object w:dxaOrig="5799" w:dyaOrig="4275">
                <v:shape id="_x0000_i1097" type="#_x0000_t75" style="width:289.4pt;height:213.25pt" o:ole="">
                  <v:imagedata r:id="rId150" o:title=""/>
                </v:shape>
                <o:OLEObject Type="Embed" ProgID="Visio.Drawing.11" ShapeID="_x0000_i1097" DrawAspect="Content" ObjectID="_1466493090" r:id="rId151"/>
              </w:object>
            </w:r>
          </w:p>
          <w:p w:rsidR="00C9757B" w:rsidRDefault="00C9757B" w:rsidP="00FD42AF"/>
          <w:p w:rsidR="00C9757B" w:rsidRDefault="00C9757B" w:rsidP="00FD42AF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C9757B" w:rsidRDefault="00C9757B" w:rsidP="00FD42AF"/>
          <w:p w:rsidR="00C9757B" w:rsidRDefault="006B2502" w:rsidP="00FD42AF">
            <w:r>
              <w:object w:dxaOrig="5799" w:dyaOrig="4275">
                <v:shape id="_x0000_i1098" type="#_x0000_t75" style="width:289.4pt;height:213.25pt" o:ole="">
                  <v:imagedata r:id="rId152" o:title=""/>
                </v:shape>
                <o:OLEObject Type="Embed" ProgID="Visio.Drawing.11" ShapeID="_x0000_i1098" DrawAspect="Content" ObjectID="_1466493091" r:id="rId153"/>
              </w:object>
            </w:r>
          </w:p>
        </w:tc>
      </w:tr>
      <w:tr w:rsidR="00C9757B" w:rsidTr="00FD42AF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FD42AF"/>
          <w:p w:rsidR="00C9757B" w:rsidRDefault="006B2502" w:rsidP="00FD42AF">
            <w:r>
              <w:object w:dxaOrig="5799" w:dyaOrig="4275">
                <v:shape id="_x0000_i1099" type="#_x0000_t75" style="width:289.4pt;height:213.25pt" o:ole="">
                  <v:imagedata r:id="rId154" o:title=""/>
                </v:shape>
                <o:OLEObject Type="Embed" ProgID="Visio.Drawing.11" ShapeID="_x0000_i1099" DrawAspect="Content" ObjectID="_1466493092" r:id="rId155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FD42AF"/>
          <w:p w:rsidR="00C9757B" w:rsidRDefault="006B2502" w:rsidP="00FD42AF">
            <w:r>
              <w:object w:dxaOrig="5799" w:dyaOrig="4275">
                <v:shape id="_x0000_i1100" type="#_x0000_t75" style="width:289.4pt;height:213.25pt" o:ole="">
                  <v:imagedata r:id="rId156" o:title=""/>
                </v:shape>
                <o:OLEObject Type="Embed" ProgID="Visio.Drawing.11" ShapeID="_x0000_i1100" DrawAspect="Content" ObjectID="_1466493093" r:id="rId157"/>
              </w:object>
            </w:r>
          </w:p>
        </w:tc>
      </w:tr>
      <w:tr w:rsidR="006B2502" w:rsidTr="00BD52DD">
        <w:tc>
          <w:tcPr>
            <w:tcW w:w="6096" w:type="dxa"/>
          </w:tcPr>
          <w:p w:rsidR="006B2502" w:rsidRDefault="006B2502" w:rsidP="00BD52DD"/>
          <w:p w:rsidR="006B2502" w:rsidRDefault="006B2502" w:rsidP="00BD52DD">
            <w:r>
              <w:object w:dxaOrig="5799" w:dyaOrig="4275">
                <v:shape id="_x0000_i1101" type="#_x0000_t75" style="width:289.4pt;height:213.25pt" o:ole="">
                  <v:imagedata r:id="rId158" o:title=""/>
                </v:shape>
                <o:OLEObject Type="Embed" ProgID="Visio.Drawing.11" ShapeID="_x0000_i1101" DrawAspect="Content" ObjectID="_1466493094" r:id="rId159"/>
              </w:object>
            </w:r>
          </w:p>
          <w:p w:rsidR="006B2502" w:rsidRDefault="006B2502" w:rsidP="00BD52DD"/>
          <w:p w:rsidR="006B2502" w:rsidRDefault="006B2502" w:rsidP="00BD52DD"/>
        </w:tc>
        <w:tc>
          <w:tcPr>
            <w:tcW w:w="6502" w:type="dxa"/>
          </w:tcPr>
          <w:p w:rsidR="006B2502" w:rsidRDefault="006B2502" w:rsidP="00BD52DD"/>
          <w:p w:rsidR="006B2502" w:rsidRDefault="006B2502" w:rsidP="00BD52DD">
            <w:r>
              <w:object w:dxaOrig="5799" w:dyaOrig="4275">
                <v:shape id="_x0000_i1102" type="#_x0000_t75" style="width:289.4pt;height:213.25pt" o:ole="">
                  <v:imagedata r:id="rId160" o:title=""/>
                </v:shape>
                <o:OLEObject Type="Embed" ProgID="Visio.Drawing.11" ShapeID="_x0000_i1102" DrawAspect="Content" ObjectID="_1466493095" r:id="rId161"/>
              </w:object>
            </w:r>
          </w:p>
          <w:p w:rsidR="006B2502" w:rsidRDefault="006B2502" w:rsidP="00BD52DD"/>
          <w:p w:rsidR="006B2502" w:rsidRDefault="006B2502" w:rsidP="00BD52DD">
            <w:pPr>
              <w:ind w:right="582"/>
            </w:pPr>
          </w:p>
        </w:tc>
      </w:tr>
      <w:tr w:rsidR="0073178A" w:rsidTr="00893F03">
        <w:trPr>
          <w:trHeight w:val="5107"/>
        </w:trPr>
        <w:tc>
          <w:tcPr>
            <w:tcW w:w="6096" w:type="dxa"/>
          </w:tcPr>
          <w:p w:rsidR="00927C1F" w:rsidRDefault="00927C1F" w:rsidP="00624A76"/>
          <w:p w:rsidR="0073178A" w:rsidRDefault="006B2502" w:rsidP="00624A76">
            <w:r>
              <w:object w:dxaOrig="5799" w:dyaOrig="4275">
                <v:shape id="_x0000_i1103" type="#_x0000_t75" style="width:289.4pt;height:213.25pt" o:ole="">
                  <v:imagedata r:id="rId162" o:title=""/>
                </v:shape>
                <o:OLEObject Type="Embed" ProgID="Visio.Drawing.11" ShapeID="_x0000_i1103" DrawAspect="Content" ObjectID="_1466493096" r:id="rId163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927C1F" w:rsidRDefault="00927C1F" w:rsidP="00624A76"/>
          <w:p w:rsidR="0073178A" w:rsidRDefault="008F6018" w:rsidP="00624A76">
            <w:r>
              <w:object w:dxaOrig="5799" w:dyaOrig="4275">
                <v:shape id="_x0000_i1117" type="#_x0000_t75" style="width:289.4pt;height:213.25pt" o:ole="">
                  <v:imagedata r:id="rId164" o:title=""/>
                </v:shape>
                <o:OLEObject Type="Embed" ProgID="Visio.Drawing.11" ShapeID="_x0000_i1117" DrawAspect="Content" ObjectID="_1466493097" r:id="rId165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rPr>
          <w:trHeight w:val="5084"/>
        </w:trPr>
        <w:tc>
          <w:tcPr>
            <w:tcW w:w="6096" w:type="dxa"/>
            <w:tcBorders>
              <w:bottom w:val="dashed" w:sz="4" w:space="0" w:color="auto"/>
            </w:tcBorders>
          </w:tcPr>
          <w:p w:rsidR="00927C1F" w:rsidRDefault="00927C1F" w:rsidP="00624A76"/>
          <w:bookmarkStart w:id="0" w:name="_GoBack"/>
          <w:p w:rsidR="0073178A" w:rsidRDefault="006B2502" w:rsidP="00624A76">
            <w:r>
              <w:object w:dxaOrig="5799" w:dyaOrig="4275">
                <v:shape id="_x0000_i1105" type="#_x0000_t75" style="width:289.4pt;height:213.25pt" o:ole="">
                  <v:imagedata r:id="rId166" o:title=""/>
                </v:shape>
                <o:OLEObject Type="Embed" ProgID="Visio.Drawing.11" ShapeID="_x0000_i1105" DrawAspect="Content" ObjectID="_1466493098" r:id="rId167"/>
              </w:object>
            </w:r>
            <w:bookmarkEnd w:id="0"/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6B2502" w:rsidP="00624A76">
            <w:r>
              <w:object w:dxaOrig="5799" w:dyaOrig="4275">
                <v:shape id="_x0000_i1106" type="#_x0000_t75" style="width:289.4pt;height:213.25pt" o:ole="">
                  <v:imagedata r:id="rId168" o:title=""/>
                </v:shape>
                <o:OLEObject Type="Embed" ProgID="Visio.Drawing.11" ShapeID="_x0000_i1106" DrawAspect="Content" ObjectID="_1466493099" r:id="rId169"/>
              </w:object>
            </w:r>
          </w:p>
          <w:p w:rsidR="0073178A" w:rsidRDefault="0073178A" w:rsidP="00624A76"/>
          <w:p w:rsidR="0073178A" w:rsidRDefault="0073178A" w:rsidP="00624A76"/>
        </w:tc>
      </w:tr>
    </w:tbl>
    <w:p w:rsidR="000368F7" w:rsidRDefault="000368F7"/>
    <w:sectPr w:rsidR="000368F7" w:rsidSect="00893F03">
      <w:pgSz w:w="11906" w:h="16838"/>
      <w:pgMar w:top="11" w:right="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2181"/>
    <w:rsid w:val="000368F7"/>
    <w:rsid w:val="00050340"/>
    <w:rsid w:val="0009175E"/>
    <w:rsid w:val="000E1C43"/>
    <w:rsid w:val="00112D81"/>
    <w:rsid w:val="002A2181"/>
    <w:rsid w:val="00370FB4"/>
    <w:rsid w:val="003A48BC"/>
    <w:rsid w:val="00475537"/>
    <w:rsid w:val="004976B1"/>
    <w:rsid w:val="004A2AAC"/>
    <w:rsid w:val="00506EE7"/>
    <w:rsid w:val="00542331"/>
    <w:rsid w:val="005F2285"/>
    <w:rsid w:val="00624A76"/>
    <w:rsid w:val="006A693C"/>
    <w:rsid w:val="006B2502"/>
    <w:rsid w:val="0073178A"/>
    <w:rsid w:val="00740572"/>
    <w:rsid w:val="00787890"/>
    <w:rsid w:val="007D4BF0"/>
    <w:rsid w:val="00893F03"/>
    <w:rsid w:val="008D6730"/>
    <w:rsid w:val="008F6018"/>
    <w:rsid w:val="00906F67"/>
    <w:rsid w:val="00927C1F"/>
    <w:rsid w:val="00A41777"/>
    <w:rsid w:val="00AB0383"/>
    <w:rsid w:val="00AB1E30"/>
    <w:rsid w:val="00AF4125"/>
    <w:rsid w:val="00B46B8C"/>
    <w:rsid w:val="00B64A3B"/>
    <w:rsid w:val="00BE7639"/>
    <w:rsid w:val="00C9757B"/>
    <w:rsid w:val="00CE6A8F"/>
    <w:rsid w:val="00D9176C"/>
    <w:rsid w:val="00DE306B"/>
    <w:rsid w:val="00E962DB"/>
    <w:rsid w:val="00EB13CC"/>
    <w:rsid w:val="00F4333B"/>
    <w:rsid w:val="00FA2745"/>
    <w:rsid w:val="00FA385E"/>
    <w:rsid w:val="00FD42AF"/>
    <w:rsid w:val="00FD4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emf"/><Relationship Id="rId117" Type="http://schemas.openxmlformats.org/officeDocument/2006/relationships/oleObject" Target="embeddings/oleObject56.bin"/><Relationship Id="rId21" Type="http://schemas.openxmlformats.org/officeDocument/2006/relationships/oleObject" Target="embeddings/oleObject8.bin"/><Relationship Id="rId42" Type="http://schemas.openxmlformats.org/officeDocument/2006/relationships/image" Target="media/image19.emf"/><Relationship Id="rId47" Type="http://schemas.openxmlformats.org/officeDocument/2006/relationships/oleObject" Target="embeddings/oleObject21.bin"/><Relationship Id="rId63" Type="http://schemas.openxmlformats.org/officeDocument/2006/relationships/oleObject" Target="embeddings/oleObject29.bin"/><Relationship Id="rId68" Type="http://schemas.openxmlformats.org/officeDocument/2006/relationships/image" Target="media/image32.emf"/><Relationship Id="rId84" Type="http://schemas.openxmlformats.org/officeDocument/2006/relationships/image" Target="media/image40.emf"/><Relationship Id="rId89" Type="http://schemas.openxmlformats.org/officeDocument/2006/relationships/oleObject" Target="embeddings/oleObject42.bin"/><Relationship Id="rId112" Type="http://schemas.openxmlformats.org/officeDocument/2006/relationships/image" Target="media/image54.emf"/><Relationship Id="rId133" Type="http://schemas.openxmlformats.org/officeDocument/2006/relationships/oleObject" Target="embeddings/oleObject64.bin"/><Relationship Id="rId138" Type="http://schemas.openxmlformats.org/officeDocument/2006/relationships/image" Target="media/image67.emf"/><Relationship Id="rId154" Type="http://schemas.openxmlformats.org/officeDocument/2006/relationships/image" Target="media/image75.emf"/><Relationship Id="rId159" Type="http://schemas.openxmlformats.org/officeDocument/2006/relationships/oleObject" Target="embeddings/oleObject77.bin"/><Relationship Id="rId170" Type="http://schemas.openxmlformats.org/officeDocument/2006/relationships/fontTable" Target="fontTable.xml"/><Relationship Id="rId16" Type="http://schemas.openxmlformats.org/officeDocument/2006/relationships/image" Target="media/image6.emf"/><Relationship Id="rId107" Type="http://schemas.openxmlformats.org/officeDocument/2006/relationships/oleObject" Target="embeddings/oleObject51.bin"/><Relationship Id="rId11" Type="http://schemas.openxmlformats.org/officeDocument/2006/relationships/oleObject" Target="embeddings/oleObject3.bin"/><Relationship Id="rId32" Type="http://schemas.openxmlformats.org/officeDocument/2006/relationships/image" Target="media/image14.emf"/><Relationship Id="rId37" Type="http://schemas.openxmlformats.org/officeDocument/2006/relationships/oleObject" Target="embeddings/oleObject16.bin"/><Relationship Id="rId53" Type="http://schemas.openxmlformats.org/officeDocument/2006/relationships/oleObject" Target="embeddings/oleObject24.bin"/><Relationship Id="rId58" Type="http://schemas.openxmlformats.org/officeDocument/2006/relationships/image" Target="media/image27.emf"/><Relationship Id="rId74" Type="http://schemas.openxmlformats.org/officeDocument/2006/relationships/image" Target="media/image35.emf"/><Relationship Id="rId79" Type="http://schemas.openxmlformats.org/officeDocument/2006/relationships/oleObject" Target="embeddings/oleObject37.bin"/><Relationship Id="rId102" Type="http://schemas.openxmlformats.org/officeDocument/2006/relationships/image" Target="media/image49.emf"/><Relationship Id="rId123" Type="http://schemas.openxmlformats.org/officeDocument/2006/relationships/oleObject" Target="embeddings/oleObject59.bin"/><Relationship Id="rId128" Type="http://schemas.openxmlformats.org/officeDocument/2006/relationships/image" Target="media/image62.emf"/><Relationship Id="rId144" Type="http://schemas.openxmlformats.org/officeDocument/2006/relationships/image" Target="media/image70.emf"/><Relationship Id="rId149" Type="http://schemas.openxmlformats.org/officeDocument/2006/relationships/oleObject" Target="embeddings/oleObject72.bin"/><Relationship Id="rId5" Type="http://schemas.openxmlformats.org/officeDocument/2006/relationships/webSettings" Target="webSettings.xml"/><Relationship Id="rId90" Type="http://schemas.openxmlformats.org/officeDocument/2006/relationships/image" Target="media/image43.emf"/><Relationship Id="rId95" Type="http://schemas.openxmlformats.org/officeDocument/2006/relationships/oleObject" Target="embeddings/oleObject45.bin"/><Relationship Id="rId160" Type="http://schemas.openxmlformats.org/officeDocument/2006/relationships/image" Target="media/image78.emf"/><Relationship Id="rId165" Type="http://schemas.openxmlformats.org/officeDocument/2006/relationships/oleObject" Target="embeddings/oleObject80.bin"/><Relationship Id="rId22" Type="http://schemas.openxmlformats.org/officeDocument/2006/relationships/image" Target="media/image9.emf"/><Relationship Id="rId27" Type="http://schemas.openxmlformats.org/officeDocument/2006/relationships/oleObject" Target="embeddings/oleObject11.bin"/><Relationship Id="rId43" Type="http://schemas.openxmlformats.org/officeDocument/2006/relationships/oleObject" Target="embeddings/oleObject19.bin"/><Relationship Id="rId48" Type="http://schemas.openxmlformats.org/officeDocument/2006/relationships/image" Target="media/image22.emf"/><Relationship Id="rId64" Type="http://schemas.openxmlformats.org/officeDocument/2006/relationships/image" Target="media/image30.emf"/><Relationship Id="rId69" Type="http://schemas.openxmlformats.org/officeDocument/2006/relationships/oleObject" Target="embeddings/oleObject32.bin"/><Relationship Id="rId113" Type="http://schemas.openxmlformats.org/officeDocument/2006/relationships/oleObject" Target="embeddings/oleObject54.bin"/><Relationship Id="rId118" Type="http://schemas.openxmlformats.org/officeDocument/2006/relationships/image" Target="media/image57.emf"/><Relationship Id="rId134" Type="http://schemas.openxmlformats.org/officeDocument/2006/relationships/image" Target="media/image65.emf"/><Relationship Id="rId139" Type="http://schemas.openxmlformats.org/officeDocument/2006/relationships/oleObject" Target="embeddings/oleObject67.bin"/><Relationship Id="rId80" Type="http://schemas.openxmlformats.org/officeDocument/2006/relationships/image" Target="media/image38.emf"/><Relationship Id="rId85" Type="http://schemas.openxmlformats.org/officeDocument/2006/relationships/oleObject" Target="embeddings/oleObject40.bin"/><Relationship Id="rId150" Type="http://schemas.openxmlformats.org/officeDocument/2006/relationships/image" Target="media/image73.emf"/><Relationship Id="rId155" Type="http://schemas.openxmlformats.org/officeDocument/2006/relationships/oleObject" Target="embeddings/oleObject75.bin"/><Relationship Id="rId171" Type="http://schemas.openxmlformats.org/officeDocument/2006/relationships/theme" Target="theme/theme1.xml"/><Relationship Id="rId12" Type="http://schemas.openxmlformats.org/officeDocument/2006/relationships/image" Target="media/image4.emf"/><Relationship Id="rId17" Type="http://schemas.openxmlformats.org/officeDocument/2006/relationships/oleObject" Target="embeddings/oleObject6.bin"/><Relationship Id="rId33" Type="http://schemas.openxmlformats.org/officeDocument/2006/relationships/oleObject" Target="embeddings/oleObject14.bin"/><Relationship Id="rId38" Type="http://schemas.openxmlformats.org/officeDocument/2006/relationships/image" Target="media/image17.emf"/><Relationship Id="rId59" Type="http://schemas.openxmlformats.org/officeDocument/2006/relationships/oleObject" Target="embeddings/oleObject27.bin"/><Relationship Id="rId103" Type="http://schemas.openxmlformats.org/officeDocument/2006/relationships/oleObject" Target="embeddings/oleObject49.bin"/><Relationship Id="rId108" Type="http://schemas.openxmlformats.org/officeDocument/2006/relationships/image" Target="media/image52.emf"/><Relationship Id="rId124" Type="http://schemas.openxmlformats.org/officeDocument/2006/relationships/image" Target="media/image60.emf"/><Relationship Id="rId129" Type="http://schemas.openxmlformats.org/officeDocument/2006/relationships/oleObject" Target="embeddings/oleObject62.bin"/><Relationship Id="rId54" Type="http://schemas.openxmlformats.org/officeDocument/2006/relationships/image" Target="media/image25.emf"/><Relationship Id="rId70" Type="http://schemas.openxmlformats.org/officeDocument/2006/relationships/image" Target="media/image33.emf"/><Relationship Id="rId75" Type="http://schemas.openxmlformats.org/officeDocument/2006/relationships/oleObject" Target="embeddings/oleObject35.bin"/><Relationship Id="rId91" Type="http://schemas.openxmlformats.org/officeDocument/2006/relationships/oleObject" Target="embeddings/oleObject43.bin"/><Relationship Id="rId96" Type="http://schemas.openxmlformats.org/officeDocument/2006/relationships/image" Target="media/image46.emf"/><Relationship Id="rId140" Type="http://schemas.openxmlformats.org/officeDocument/2006/relationships/image" Target="media/image68.emf"/><Relationship Id="rId145" Type="http://schemas.openxmlformats.org/officeDocument/2006/relationships/oleObject" Target="embeddings/oleObject70.bin"/><Relationship Id="rId161" Type="http://schemas.openxmlformats.org/officeDocument/2006/relationships/oleObject" Target="embeddings/oleObject78.bin"/><Relationship Id="rId166" Type="http://schemas.openxmlformats.org/officeDocument/2006/relationships/image" Target="media/image81.emf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9.bin"/><Relationship Id="rId28" Type="http://schemas.openxmlformats.org/officeDocument/2006/relationships/image" Target="media/image12.emf"/><Relationship Id="rId36" Type="http://schemas.openxmlformats.org/officeDocument/2006/relationships/image" Target="media/image16.emf"/><Relationship Id="rId49" Type="http://schemas.openxmlformats.org/officeDocument/2006/relationships/oleObject" Target="embeddings/oleObject22.bin"/><Relationship Id="rId57" Type="http://schemas.openxmlformats.org/officeDocument/2006/relationships/oleObject" Target="embeddings/oleObject26.bin"/><Relationship Id="rId106" Type="http://schemas.openxmlformats.org/officeDocument/2006/relationships/image" Target="media/image51.emf"/><Relationship Id="rId114" Type="http://schemas.openxmlformats.org/officeDocument/2006/relationships/image" Target="media/image55.emf"/><Relationship Id="rId119" Type="http://schemas.openxmlformats.org/officeDocument/2006/relationships/oleObject" Target="embeddings/oleObject57.bin"/><Relationship Id="rId127" Type="http://schemas.openxmlformats.org/officeDocument/2006/relationships/oleObject" Target="embeddings/oleObject61.bin"/><Relationship Id="rId10" Type="http://schemas.openxmlformats.org/officeDocument/2006/relationships/image" Target="media/image3.emf"/><Relationship Id="rId31" Type="http://schemas.openxmlformats.org/officeDocument/2006/relationships/oleObject" Target="embeddings/oleObject13.bin"/><Relationship Id="rId44" Type="http://schemas.openxmlformats.org/officeDocument/2006/relationships/image" Target="media/image20.emf"/><Relationship Id="rId52" Type="http://schemas.openxmlformats.org/officeDocument/2006/relationships/image" Target="media/image24.emf"/><Relationship Id="rId60" Type="http://schemas.openxmlformats.org/officeDocument/2006/relationships/image" Target="media/image28.emf"/><Relationship Id="rId65" Type="http://schemas.openxmlformats.org/officeDocument/2006/relationships/oleObject" Target="embeddings/oleObject30.bin"/><Relationship Id="rId73" Type="http://schemas.openxmlformats.org/officeDocument/2006/relationships/oleObject" Target="embeddings/oleObject34.bin"/><Relationship Id="rId78" Type="http://schemas.openxmlformats.org/officeDocument/2006/relationships/image" Target="media/image37.emf"/><Relationship Id="rId81" Type="http://schemas.openxmlformats.org/officeDocument/2006/relationships/oleObject" Target="embeddings/oleObject38.bin"/><Relationship Id="rId86" Type="http://schemas.openxmlformats.org/officeDocument/2006/relationships/image" Target="media/image41.emf"/><Relationship Id="rId94" Type="http://schemas.openxmlformats.org/officeDocument/2006/relationships/image" Target="media/image45.emf"/><Relationship Id="rId99" Type="http://schemas.openxmlformats.org/officeDocument/2006/relationships/oleObject" Target="embeddings/oleObject47.bin"/><Relationship Id="rId101" Type="http://schemas.openxmlformats.org/officeDocument/2006/relationships/oleObject" Target="embeddings/oleObject48.bin"/><Relationship Id="rId122" Type="http://schemas.openxmlformats.org/officeDocument/2006/relationships/image" Target="media/image59.emf"/><Relationship Id="rId130" Type="http://schemas.openxmlformats.org/officeDocument/2006/relationships/image" Target="media/image63.emf"/><Relationship Id="rId135" Type="http://schemas.openxmlformats.org/officeDocument/2006/relationships/oleObject" Target="embeddings/oleObject65.bin"/><Relationship Id="rId143" Type="http://schemas.openxmlformats.org/officeDocument/2006/relationships/oleObject" Target="embeddings/oleObject69.bin"/><Relationship Id="rId148" Type="http://schemas.openxmlformats.org/officeDocument/2006/relationships/image" Target="media/image72.emf"/><Relationship Id="rId151" Type="http://schemas.openxmlformats.org/officeDocument/2006/relationships/oleObject" Target="embeddings/oleObject73.bin"/><Relationship Id="rId156" Type="http://schemas.openxmlformats.org/officeDocument/2006/relationships/image" Target="media/image76.emf"/><Relationship Id="rId164" Type="http://schemas.openxmlformats.org/officeDocument/2006/relationships/image" Target="media/image80.emf"/><Relationship Id="rId169" Type="http://schemas.openxmlformats.org/officeDocument/2006/relationships/oleObject" Target="embeddings/oleObject82.bin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3" Type="http://schemas.openxmlformats.org/officeDocument/2006/relationships/oleObject" Target="embeddings/oleObject4.bin"/><Relationship Id="rId18" Type="http://schemas.openxmlformats.org/officeDocument/2006/relationships/image" Target="media/image7.emf"/><Relationship Id="rId39" Type="http://schemas.openxmlformats.org/officeDocument/2006/relationships/oleObject" Target="embeddings/oleObject17.bin"/><Relationship Id="rId109" Type="http://schemas.openxmlformats.org/officeDocument/2006/relationships/oleObject" Target="embeddings/oleObject52.bin"/><Relationship Id="rId34" Type="http://schemas.openxmlformats.org/officeDocument/2006/relationships/image" Target="media/image15.emf"/><Relationship Id="rId50" Type="http://schemas.openxmlformats.org/officeDocument/2006/relationships/image" Target="media/image23.emf"/><Relationship Id="rId55" Type="http://schemas.openxmlformats.org/officeDocument/2006/relationships/oleObject" Target="embeddings/oleObject25.bin"/><Relationship Id="rId76" Type="http://schemas.openxmlformats.org/officeDocument/2006/relationships/image" Target="media/image36.emf"/><Relationship Id="rId97" Type="http://schemas.openxmlformats.org/officeDocument/2006/relationships/oleObject" Target="embeddings/oleObject46.bin"/><Relationship Id="rId104" Type="http://schemas.openxmlformats.org/officeDocument/2006/relationships/image" Target="media/image50.emf"/><Relationship Id="rId120" Type="http://schemas.openxmlformats.org/officeDocument/2006/relationships/image" Target="media/image58.emf"/><Relationship Id="rId125" Type="http://schemas.openxmlformats.org/officeDocument/2006/relationships/oleObject" Target="embeddings/oleObject60.bin"/><Relationship Id="rId141" Type="http://schemas.openxmlformats.org/officeDocument/2006/relationships/oleObject" Target="embeddings/oleObject68.bin"/><Relationship Id="rId146" Type="http://schemas.openxmlformats.org/officeDocument/2006/relationships/image" Target="media/image71.emf"/><Relationship Id="rId167" Type="http://schemas.openxmlformats.org/officeDocument/2006/relationships/oleObject" Target="embeddings/oleObject81.bin"/><Relationship Id="rId7" Type="http://schemas.openxmlformats.org/officeDocument/2006/relationships/oleObject" Target="embeddings/oleObject1.bin"/><Relationship Id="rId71" Type="http://schemas.openxmlformats.org/officeDocument/2006/relationships/oleObject" Target="embeddings/oleObject33.bin"/><Relationship Id="rId92" Type="http://schemas.openxmlformats.org/officeDocument/2006/relationships/image" Target="media/image44.emf"/><Relationship Id="rId162" Type="http://schemas.openxmlformats.org/officeDocument/2006/relationships/image" Target="media/image79.emf"/><Relationship Id="rId2" Type="http://schemas.openxmlformats.org/officeDocument/2006/relationships/styles" Target="styles.xml"/><Relationship Id="rId29" Type="http://schemas.openxmlformats.org/officeDocument/2006/relationships/oleObject" Target="embeddings/oleObject12.bin"/><Relationship Id="rId24" Type="http://schemas.openxmlformats.org/officeDocument/2006/relationships/image" Target="media/image10.emf"/><Relationship Id="rId40" Type="http://schemas.openxmlformats.org/officeDocument/2006/relationships/image" Target="media/image18.emf"/><Relationship Id="rId45" Type="http://schemas.openxmlformats.org/officeDocument/2006/relationships/oleObject" Target="embeddings/oleObject20.bin"/><Relationship Id="rId66" Type="http://schemas.openxmlformats.org/officeDocument/2006/relationships/image" Target="media/image31.emf"/><Relationship Id="rId87" Type="http://schemas.openxmlformats.org/officeDocument/2006/relationships/oleObject" Target="embeddings/oleObject41.bin"/><Relationship Id="rId110" Type="http://schemas.openxmlformats.org/officeDocument/2006/relationships/image" Target="media/image53.emf"/><Relationship Id="rId115" Type="http://schemas.openxmlformats.org/officeDocument/2006/relationships/oleObject" Target="embeddings/oleObject55.bin"/><Relationship Id="rId131" Type="http://schemas.openxmlformats.org/officeDocument/2006/relationships/oleObject" Target="embeddings/oleObject63.bin"/><Relationship Id="rId136" Type="http://schemas.openxmlformats.org/officeDocument/2006/relationships/image" Target="media/image66.emf"/><Relationship Id="rId157" Type="http://schemas.openxmlformats.org/officeDocument/2006/relationships/oleObject" Target="embeddings/oleObject76.bin"/><Relationship Id="rId61" Type="http://schemas.openxmlformats.org/officeDocument/2006/relationships/oleObject" Target="embeddings/oleObject28.bin"/><Relationship Id="rId82" Type="http://schemas.openxmlformats.org/officeDocument/2006/relationships/image" Target="media/image39.emf"/><Relationship Id="rId152" Type="http://schemas.openxmlformats.org/officeDocument/2006/relationships/image" Target="media/image74.emf"/><Relationship Id="rId19" Type="http://schemas.openxmlformats.org/officeDocument/2006/relationships/oleObject" Target="embeddings/oleObject7.bin"/><Relationship Id="rId14" Type="http://schemas.openxmlformats.org/officeDocument/2006/relationships/image" Target="media/image5.emf"/><Relationship Id="rId30" Type="http://schemas.openxmlformats.org/officeDocument/2006/relationships/image" Target="media/image13.emf"/><Relationship Id="rId35" Type="http://schemas.openxmlformats.org/officeDocument/2006/relationships/oleObject" Target="embeddings/oleObject15.bin"/><Relationship Id="rId56" Type="http://schemas.openxmlformats.org/officeDocument/2006/relationships/image" Target="media/image26.emf"/><Relationship Id="rId77" Type="http://schemas.openxmlformats.org/officeDocument/2006/relationships/oleObject" Target="embeddings/oleObject36.bin"/><Relationship Id="rId100" Type="http://schemas.openxmlformats.org/officeDocument/2006/relationships/image" Target="media/image48.emf"/><Relationship Id="rId105" Type="http://schemas.openxmlformats.org/officeDocument/2006/relationships/oleObject" Target="embeddings/oleObject50.bin"/><Relationship Id="rId126" Type="http://schemas.openxmlformats.org/officeDocument/2006/relationships/image" Target="media/image61.emf"/><Relationship Id="rId147" Type="http://schemas.openxmlformats.org/officeDocument/2006/relationships/oleObject" Target="embeddings/oleObject71.bin"/><Relationship Id="rId168" Type="http://schemas.openxmlformats.org/officeDocument/2006/relationships/image" Target="media/image82.emf"/><Relationship Id="rId8" Type="http://schemas.openxmlformats.org/officeDocument/2006/relationships/image" Target="media/image2.emf"/><Relationship Id="rId51" Type="http://schemas.openxmlformats.org/officeDocument/2006/relationships/oleObject" Target="embeddings/oleObject23.bin"/><Relationship Id="rId72" Type="http://schemas.openxmlformats.org/officeDocument/2006/relationships/image" Target="media/image34.emf"/><Relationship Id="rId93" Type="http://schemas.openxmlformats.org/officeDocument/2006/relationships/oleObject" Target="embeddings/oleObject44.bin"/><Relationship Id="rId98" Type="http://schemas.openxmlformats.org/officeDocument/2006/relationships/image" Target="media/image47.emf"/><Relationship Id="rId121" Type="http://schemas.openxmlformats.org/officeDocument/2006/relationships/oleObject" Target="embeddings/oleObject58.bin"/><Relationship Id="rId142" Type="http://schemas.openxmlformats.org/officeDocument/2006/relationships/image" Target="media/image69.emf"/><Relationship Id="rId163" Type="http://schemas.openxmlformats.org/officeDocument/2006/relationships/oleObject" Target="embeddings/oleObject79.bin"/><Relationship Id="rId3" Type="http://schemas.microsoft.com/office/2007/relationships/stylesWithEffects" Target="stylesWithEffects.xml"/><Relationship Id="rId25" Type="http://schemas.openxmlformats.org/officeDocument/2006/relationships/oleObject" Target="embeddings/oleObject10.bin"/><Relationship Id="rId46" Type="http://schemas.openxmlformats.org/officeDocument/2006/relationships/image" Target="media/image21.emf"/><Relationship Id="rId67" Type="http://schemas.openxmlformats.org/officeDocument/2006/relationships/oleObject" Target="embeddings/oleObject31.bin"/><Relationship Id="rId116" Type="http://schemas.openxmlformats.org/officeDocument/2006/relationships/image" Target="media/image56.emf"/><Relationship Id="rId137" Type="http://schemas.openxmlformats.org/officeDocument/2006/relationships/oleObject" Target="embeddings/oleObject66.bin"/><Relationship Id="rId158" Type="http://schemas.openxmlformats.org/officeDocument/2006/relationships/image" Target="media/image77.emf"/><Relationship Id="rId20" Type="http://schemas.openxmlformats.org/officeDocument/2006/relationships/image" Target="media/image8.emf"/><Relationship Id="rId41" Type="http://schemas.openxmlformats.org/officeDocument/2006/relationships/oleObject" Target="embeddings/oleObject18.bin"/><Relationship Id="rId62" Type="http://schemas.openxmlformats.org/officeDocument/2006/relationships/image" Target="media/image29.emf"/><Relationship Id="rId83" Type="http://schemas.openxmlformats.org/officeDocument/2006/relationships/oleObject" Target="embeddings/oleObject39.bin"/><Relationship Id="rId88" Type="http://schemas.openxmlformats.org/officeDocument/2006/relationships/image" Target="media/image42.emf"/><Relationship Id="rId111" Type="http://schemas.openxmlformats.org/officeDocument/2006/relationships/oleObject" Target="embeddings/oleObject53.bin"/><Relationship Id="rId132" Type="http://schemas.openxmlformats.org/officeDocument/2006/relationships/image" Target="media/image64.emf"/><Relationship Id="rId153" Type="http://schemas.openxmlformats.org/officeDocument/2006/relationships/oleObject" Target="embeddings/oleObject74.bin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CA877F-84DD-42DF-B16A-31C94BEAFD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830EFBC1.dotm</Template>
  <TotalTime>0</TotalTime>
  <Pages>14</Pages>
  <Words>0</Words>
  <Characters>0</Characters>
  <Application>Microsoft Office Word</Application>
  <DocSecurity>0</DocSecurity>
  <Lines>295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Bial, Jessica</dc:creator>
  <cp:lastModifiedBy>Bial, Jessica</cp:lastModifiedBy>
  <cp:revision>4</cp:revision>
  <cp:lastPrinted>2014-06-10T12:13:00Z</cp:lastPrinted>
  <dcterms:created xsi:type="dcterms:W3CDTF">2014-06-10T12:13:00Z</dcterms:created>
  <dcterms:modified xsi:type="dcterms:W3CDTF">2014-07-10T08:09:00Z</dcterms:modified>
</cp:coreProperties>
</file>