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6B0C" w:rsidRDefault="00113BFA">
      <w:pPr>
        <w:rPr>
          <w:lang w:val="fr-FR"/>
        </w:rPr>
        <w:sectPr w:rsidR="00256B0C" w:rsidSect="00D4640C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bookmarkStart w:id="0" w:name="_GoBack"/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1569085</wp:posOffset>
            </wp:positionH>
            <wp:positionV relativeFrom="paragraph">
              <wp:posOffset>3352165</wp:posOffset>
            </wp:positionV>
            <wp:extent cx="4351020" cy="3261360"/>
            <wp:effectExtent l="0" t="0" r="0" b="0"/>
            <wp:wrapNone/>
            <wp:docPr id="2" name="Grafik 2" descr="F:\KLP Fotos\P520000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F:\KLP Fotos\P52000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020" cy="326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sz w:val="44"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.45pt;margin-top:29.1pt;width:303.05pt;height:622pt;z-index:251664384;mso-position-horizontal-relative:margin;mso-position-vertical-relative:margin">
            <v:imagedata r:id="rId9" o:title=""/>
            <w10:wrap type="square" anchorx="margin" anchory="margin"/>
          </v:shape>
          <o:OLEObject Type="Embed" ProgID="Visio.Drawing.11" ShapeID="_x0000_s1028" DrawAspect="Content" ObjectID="_1464171177" r:id="rId10"/>
        </w:pict>
      </w:r>
      <w:r w:rsidR="00256B0C">
        <w:rPr>
          <w:noProof/>
          <w:sz w:val="44"/>
          <w:lang w:eastAsia="de-DE"/>
        </w:rPr>
        <w:drawing>
          <wp:anchor distT="0" distB="0" distL="114300" distR="114300" simplePos="0" relativeHeight="251663360" behindDoc="0" locked="0" layoutInCell="1" allowOverlap="1" wp14:anchorId="1E1D8E3F" wp14:editId="6EE6C573">
            <wp:simplePos x="0" y="0"/>
            <wp:positionH relativeFrom="column">
              <wp:posOffset>4523105</wp:posOffset>
            </wp:positionH>
            <wp:positionV relativeFrom="paragraph">
              <wp:posOffset>7559675</wp:posOffset>
            </wp:positionV>
            <wp:extent cx="1790700" cy="810895"/>
            <wp:effectExtent l="0" t="0" r="0" b="8255"/>
            <wp:wrapNone/>
            <wp:docPr id="1" name="Grafik 1" descr="C:\Users\bial\AppData\Local\Microsoft\Windows\Temporary Internet Files\Content.IE5\LV39IDUY\MC900238943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bial\AppData\Local\Microsoft\Windows\Temporary Internet Files\Content.IE5\LV39IDUY\MC900238943[1].wm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27" type="#_x0000_t172" style="position:absolute;margin-left:101.75pt;margin-top:523.25pt;width:295.6pt;height:76.7pt;z-index:251661312;mso-position-horizontal-relative:text;mso-position-vertical-relative:text;mso-width-relative:page;mso-height-relative:page" fillcolor="black">
            <v:fill r:id="rId12" o:title=""/>
            <v:stroke r:id="rId12" o:title=""/>
            <v:shadow color="#868686"/>
            <v:textpath style="font-family:&quot;Arial Black&quot;;v-text-kern:t" trim="t" fitpath="t" string="En route vers Toulouse"/>
          </v:shape>
        </w:pict>
      </w:r>
      <w:r w:rsidR="00256B0C">
        <w:rPr>
          <w:lang w:val="fr-FR"/>
        </w:rPr>
        <w:br w:type="page"/>
      </w:r>
    </w:p>
    <w:p w:rsidR="00256B0C" w:rsidRPr="00113BFA" w:rsidRDefault="00256B0C" w:rsidP="00256B0C">
      <w:pPr>
        <w:pStyle w:val="berschrift2"/>
      </w:pPr>
      <w:r>
        <w:rPr>
          <w:sz w:val="44"/>
        </w:rPr>
        <w:lastRenderedPageBreak/>
        <w:sym w:font="Webdings" w:char="F05E"/>
      </w:r>
      <w:r w:rsidRPr="00A63E26">
        <w:rPr>
          <w:sz w:val="44"/>
        </w:rPr>
        <w:t xml:space="preserve"> </w:t>
      </w:r>
      <w:proofErr w:type="spellStart"/>
      <w:r w:rsidRPr="00A63E26">
        <w:t>Médiation</w:t>
      </w:r>
      <w:proofErr w:type="spellEnd"/>
    </w:p>
    <w:p w:rsidR="00256B0C" w:rsidRDefault="00256B0C" w:rsidP="00256B0C">
      <w:pPr>
        <w:pStyle w:val="Untertitel"/>
      </w:pPr>
      <w:proofErr w:type="spellStart"/>
      <w:r>
        <w:t>Compréhension</w:t>
      </w:r>
      <w:proofErr w:type="spellEnd"/>
      <w:r>
        <w:t xml:space="preserve"> des </w:t>
      </w:r>
      <w:proofErr w:type="spellStart"/>
      <w:r>
        <w:t>écrits</w:t>
      </w:r>
      <w:proofErr w:type="spellEnd"/>
    </w:p>
    <w:p w:rsidR="00256B0C" w:rsidRPr="00256B0C" w:rsidRDefault="00256B0C" w:rsidP="00256B0C"/>
    <w:p w:rsidR="00256B0C" w:rsidRDefault="00844400" w:rsidP="00844400">
      <w:r w:rsidRPr="00844400">
        <w:t xml:space="preserve">In Paris begegnen Ihnen folgende Straßenschilder. </w:t>
      </w:r>
    </w:p>
    <w:p w:rsidR="00256B0C" w:rsidRDefault="00256B0C" w:rsidP="00844400"/>
    <w:p w:rsidR="00844400" w:rsidRDefault="00844400" w:rsidP="00256B0C">
      <w:pPr>
        <w:pStyle w:val="Listenabsatz"/>
        <w:numPr>
          <w:ilvl w:val="0"/>
          <w:numId w:val="5"/>
        </w:numPr>
        <w:shd w:val="clear" w:color="auto" w:fill="D9D9D9" w:themeFill="background1" w:themeFillShade="D9"/>
        <w:ind w:left="284" w:hanging="284"/>
      </w:pPr>
      <w:r>
        <w:t>Ihr Bekannter / Ihre Bekannte möchte wissen, was sie bedeuten. Erklären Sie.</w:t>
      </w:r>
    </w:p>
    <w:p w:rsidR="00256B0C" w:rsidRPr="00844400" w:rsidRDefault="00256B0C" w:rsidP="00844400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844400" w:rsidTr="00256B0C">
        <w:tc>
          <w:tcPr>
            <w:tcW w:w="4606" w:type="dxa"/>
            <w:vAlign w:val="center"/>
          </w:tcPr>
          <w:p w:rsidR="00844400" w:rsidRDefault="00844400" w:rsidP="00256B0C">
            <w:pPr>
              <w:jc w:val="center"/>
            </w:pPr>
            <w:r w:rsidRPr="00D87BC7">
              <w:rPr>
                <w:noProof/>
                <w:lang w:eastAsia="de-DE"/>
              </w:rPr>
              <w:drawing>
                <wp:inline distT="0" distB="0" distL="0" distR="0" wp14:anchorId="60036C54" wp14:editId="7E5FC394">
                  <wp:extent cx="2459085" cy="1988508"/>
                  <wp:effectExtent l="0" t="228600" r="0" b="221615"/>
                  <wp:docPr id="17" name="Bild 10" descr="E:\DCIM\102_PANA\P10202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DCIM\102_PANA\P10202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9454" t="18371" r="23686" b="31079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56943" cy="19867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44400" w:rsidRDefault="00113BFA" w:rsidP="00256B0C">
            <w:pPr>
              <w:jc w:val="center"/>
            </w:pPr>
            <w:r>
              <w:rPr>
                <w:noProof/>
                <w:lang w:eastAsia="de-DE"/>
              </w:rPr>
              <w:pi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_x0000_s1026" type="#_x0000_t67" style="position:absolute;left:0;text-align:left;margin-left:166.3pt;margin-top:73.3pt;width:29.25pt;height:72.5pt;rotation:2930794fd;z-index:251660288;mso-position-horizontal-relative:text;mso-position-vertical-relative:text">
                  <v:textbox style="layout-flow:vertical-ideographic"/>
                </v:shape>
              </w:pict>
            </w:r>
            <w:r w:rsidR="00844400" w:rsidRPr="00D87BC7">
              <w:rPr>
                <w:noProof/>
                <w:lang w:eastAsia="de-DE"/>
              </w:rPr>
              <w:drawing>
                <wp:inline distT="0" distB="0" distL="0" distR="0" wp14:anchorId="3ADF08A4" wp14:editId="195B496E">
                  <wp:extent cx="2585405" cy="1862685"/>
                  <wp:effectExtent l="0" t="361950" r="0" b="347345"/>
                  <wp:docPr id="18" name="Bild 11" descr="E:\DCIM\102_PANA\P10202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DCIM\102_PANA\P10202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86529" cy="1863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400" w:rsidTr="00256B0C">
        <w:tc>
          <w:tcPr>
            <w:tcW w:w="4606" w:type="dxa"/>
            <w:vAlign w:val="center"/>
          </w:tcPr>
          <w:p w:rsidR="00844400" w:rsidRDefault="00844400" w:rsidP="00256B0C">
            <w:pPr>
              <w:jc w:val="center"/>
            </w:pPr>
            <w:r w:rsidRPr="00D87BC7">
              <w:rPr>
                <w:noProof/>
                <w:lang w:eastAsia="de-DE"/>
              </w:rPr>
              <w:drawing>
                <wp:inline distT="0" distB="0" distL="0" distR="0" wp14:anchorId="599C7D03" wp14:editId="6374CC08">
                  <wp:extent cx="2098097" cy="2353403"/>
                  <wp:effectExtent l="133350" t="0" r="111760" b="0"/>
                  <wp:docPr id="20" name="Bild 12" descr="E:\DCIM\102_PANA\P10202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DCIM\102_PANA\P10202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8096" r="25008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97836" cy="2353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44400" w:rsidRDefault="00844400" w:rsidP="00256B0C">
            <w:pPr>
              <w:jc w:val="center"/>
            </w:pPr>
            <w:r w:rsidRPr="00D87BC7">
              <w:rPr>
                <w:noProof/>
                <w:lang w:eastAsia="de-DE"/>
              </w:rPr>
              <w:drawing>
                <wp:inline distT="0" distB="0" distL="0" distR="0" wp14:anchorId="12C436FC" wp14:editId="0C7E207D">
                  <wp:extent cx="2329943" cy="1878911"/>
                  <wp:effectExtent l="0" t="228600" r="0" b="198120"/>
                  <wp:docPr id="21" name="Bild 13" descr="E:\DCIM\102_PANA\P10202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DCIM\102_PANA\P10202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5601" t="22451" r="41519" b="20698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340984" cy="1887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400" w:rsidTr="00256B0C">
        <w:tc>
          <w:tcPr>
            <w:tcW w:w="4606" w:type="dxa"/>
            <w:vAlign w:val="center"/>
          </w:tcPr>
          <w:p w:rsidR="00844400" w:rsidRDefault="00844400" w:rsidP="00256B0C">
            <w:pPr>
              <w:jc w:val="center"/>
            </w:pPr>
            <w:r w:rsidRPr="00D87BC7">
              <w:rPr>
                <w:noProof/>
                <w:lang w:eastAsia="de-DE"/>
              </w:rPr>
              <w:drawing>
                <wp:inline distT="0" distB="0" distL="0" distR="0" wp14:anchorId="37999A21" wp14:editId="1ABAB01E">
                  <wp:extent cx="2564255" cy="1794155"/>
                  <wp:effectExtent l="0" t="381000" r="0" b="358775"/>
                  <wp:docPr id="23" name="Bild 14" descr="E:\DCIM\102_PANA\P1020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DCIM\102_PANA\P1020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6810" t="7415" r="22123" b="26323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71353" cy="1799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44400" w:rsidRDefault="00844400" w:rsidP="00256B0C">
            <w:pPr>
              <w:jc w:val="center"/>
            </w:pPr>
          </w:p>
        </w:tc>
      </w:tr>
    </w:tbl>
    <w:p w:rsidR="00844400" w:rsidRDefault="00844400" w:rsidP="00844400"/>
    <w:sectPr w:rsidR="00844400" w:rsidSect="00256B0C">
      <w:headerReference w:type="default" r:id="rId18"/>
      <w:type w:val="continuous"/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6B0C" w:rsidRDefault="00256B0C" w:rsidP="00256B0C">
      <w:pPr>
        <w:spacing w:line="240" w:lineRule="auto"/>
      </w:pPr>
      <w:r>
        <w:separator/>
      </w:r>
    </w:p>
  </w:endnote>
  <w:endnote w:type="continuationSeparator" w:id="0">
    <w:p w:rsidR="00256B0C" w:rsidRDefault="00256B0C" w:rsidP="00256B0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6B0C" w:rsidRDefault="00256B0C" w:rsidP="00256B0C">
      <w:pPr>
        <w:spacing w:line="240" w:lineRule="auto"/>
      </w:pPr>
      <w:r>
        <w:separator/>
      </w:r>
    </w:p>
  </w:footnote>
  <w:footnote w:type="continuationSeparator" w:id="0">
    <w:p w:rsidR="00256B0C" w:rsidRDefault="00256B0C" w:rsidP="00256B0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6B0C" w:rsidRPr="00473D99" w:rsidRDefault="00113BFA" w:rsidP="00256B0C">
    <w:pPr>
      <w:rPr>
        <w:b/>
        <w:lang w:val="fr-FR"/>
      </w:rPr>
    </w:pPr>
    <w:r>
      <w:rPr>
        <w:b/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-17pt;margin-top:-46.35pt;width:22.3pt;height:45.75pt;z-index:251658240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2049" DrawAspect="Content" ObjectID="_1464171178" r:id="rId2"/>
      </w:pict>
    </w:r>
    <w:r w:rsidR="00256B0C" w:rsidRPr="00113BFA">
      <w:rPr>
        <w:b/>
        <w:lang w:val="fr-FR"/>
      </w:rPr>
      <w:t>En route vers Toulouse</w:t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113BFA">
      <w:rPr>
        <w:b/>
        <w:lang w:val="fr-FR"/>
      </w:rPr>
      <w:tab/>
    </w:r>
    <w:r w:rsidR="00256B0C" w:rsidRPr="00D5358D">
      <w:rPr>
        <w:b/>
        <w:lang w:val="fr-FR"/>
      </w:rPr>
      <w:t>Fiche de travail</w:t>
    </w:r>
  </w:p>
  <w:p w:rsidR="00256B0C" w:rsidRPr="00256B0C" w:rsidRDefault="00256B0C" w:rsidP="00256B0C">
    <w:pPr>
      <w:pStyle w:val="Kopfzeile"/>
      <w:pBdr>
        <w:bottom w:val="single" w:sz="4" w:space="1" w:color="auto"/>
      </w:pBdr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1C07C1"/>
    <w:multiLevelType w:val="multilevel"/>
    <w:tmpl w:val="4AD66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31024D0"/>
    <w:multiLevelType w:val="hybridMultilevel"/>
    <w:tmpl w:val="0E10D516"/>
    <w:lvl w:ilvl="0" w:tplc="3A6CA4C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35507E3"/>
    <w:multiLevelType w:val="multilevel"/>
    <w:tmpl w:val="A3660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69F0C0E"/>
    <w:multiLevelType w:val="multilevel"/>
    <w:tmpl w:val="5C242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7CBB734B"/>
    <w:multiLevelType w:val="multilevel"/>
    <w:tmpl w:val="9670C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23F15"/>
    <w:rsid w:val="00113BFA"/>
    <w:rsid w:val="0019419C"/>
    <w:rsid w:val="00233406"/>
    <w:rsid w:val="00256B0C"/>
    <w:rsid w:val="00341AAD"/>
    <w:rsid w:val="00423F15"/>
    <w:rsid w:val="005D2DB2"/>
    <w:rsid w:val="00652C2B"/>
    <w:rsid w:val="00725BE5"/>
    <w:rsid w:val="00844400"/>
    <w:rsid w:val="00A63E26"/>
    <w:rsid w:val="00AC7738"/>
    <w:rsid w:val="00CF0AA7"/>
    <w:rsid w:val="00D02D07"/>
    <w:rsid w:val="00D464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4640C"/>
  </w:style>
  <w:style w:type="paragraph" w:styleId="berschrift1">
    <w:name w:val="heading 1"/>
    <w:basedOn w:val="Standard"/>
    <w:link w:val="berschrift1Zchn"/>
    <w:uiPriority w:val="9"/>
    <w:qFormat/>
    <w:rsid w:val="00423F1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725BE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23F1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23F15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423F15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423F15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StandardWeb">
    <w:name w:val="Normal (Web)"/>
    <w:basedOn w:val="Standard"/>
    <w:uiPriority w:val="99"/>
    <w:unhideWhenUsed/>
    <w:rsid w:val="00423F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25B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9419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9419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9419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9419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9419C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256B0C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56B0C"/>
  </w:style>
  <w:style w:type="paragraph" w:styleId="Fuzeile">
    <w:name w:val="footer"/>
    <w:basedOn w:val="Standard"/>
    <w:link w:val="FuzeileZchn"/>
    <w:uiPriority w:val="99"/>
    <w:unhideWhenUsed/>
    <w:rsid w:val="00256B0C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56B0C"/>
  </w:style>
  <w:style w:type="paragraph" w:styleId="Untertitel">
    <w:name w:val="Subtitle"/>
    <w:basedOn w:val="Standard"/>
    <w:next w:val="Standard"/>
    <w:link w:val="UntertitelZchn"/>
    <w:uiPriority w:val="11"/>
    <w:qFormat/>
    <w:rsid w:val="00256B0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56B0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256B0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003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967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339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8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28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523A4B80.dotm</Template>
  <TotalTime>0</TotalTime>
  <Pages>2</Pages>
  <Words>27</Words>
  <Characters>163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JM</dc:creator>
  <cp:lastModifiedBy>Bial, Jessica</cp:lastModifiedBy>
  <cp:revision>2</cp:revision>
  <dcterms:created xsi:type="dcterms:W3CDTF">2014-06-13T11:26:00Z</dcterms:created>
  <dcterms:modified xsi:type="dcterms:W3CDTF">2014-06-13T11:26:00Z</dcterms:modified>
</cp:coreProperties>
</file>