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A5530A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495329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A5530A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495330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A5530A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495331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A5530A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495332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495333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495334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E94E2A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495335" r:id="rId19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495336" r:id="rId21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33" type="#_x0000_t75" style="width:289.8pt;height:213.6pt" o:ole="">
                  <v:imagedata r:id="rId22" o:title=""/>
                </v:shape>
                <o:OLEObject Type="Embed" ProgID="Visio.Drawing.11" ShapeID="_x0000_i1033" DrawAspect="Content" ObjectID="_1466495337" r:id="rId2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34" type="#_x0000_t75" style="width:289.8pt;height:213.6pt" o:ole="">
                  <v:imagedata r:id="rId24" o:title=""/>
                </v:shape>
                <o:OLEObject Type="Embed" ProgID="Visio.Drawing.11" ShapeID="_x0000_i1034" DrawAspect="Content" ObjectID="_1466495338" r:id="rId2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35" type="#_x0000_t75" style="width:289.8pt;height:213.6pt" o:ole="">
                  <v:imagedata r:id="rId26" o:title=""/>
                </v:shape>
                <o:OLEObject Type="Embed" ProgID="Visio.Drawing.11" ShapeID="_x0000_i1035" DrawAspect="Content" ObjectID="_1466495339" r:id="rId2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36" type="#_x0000_t75" style="width:289.8pt;height:213.6pt" o:ole="">
                  <v:imagedata r:id="rId28" o:title=""/>
                </v:shape>
                <o:OLEObject Type="Embed" ProgID="Visio.Drawing.11" ShapeID="_x0000_i1036" DrawAspect="Content" ObjectID="_1466495340" r:id="rId29"/>
              </w:object>
            </w:r>
          </w:p>
          <w:p w:rsidR="00B64A3B" w:rsidRDefault="00B64A3B" w:rsidP="00A5530A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A5530A">
            <w:r>
              <w:object w:dxaOrig="5799" w:dyaOrig="4275">
                <v:shape id="_x0000_i1037" type="#_x0000_t75" style="width:289.8pt;height:213.6pt" o:ole="">
                  <v:imagedata r:id="rId30" o:title=""/>
                </v:shape>
                <o:OLEObject Type="Embed" ProgID="Visio.Drawing.11" ShapeID="_x0000_i1037" DrawAspect="Content" ObjectID="_1466495341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A5530A">
            <w:r>
              <w:object w:dxaOrig="5799" w:dyaOrig="4275">
                <v:shape id="_x0000_i1038" type="#_x0000_t75" style="width:289.8pt;height:213.6pt" o:ole="">
                  <v:imagedata r:id="rId32" o:title=""/>
                </v:shape>
                <o:OLEObject Type="Embed" ProgID="Visio.Drawing.11" ShapeID="_x0000_i1038" DrawAspect="Content" ObjectID="_1466495342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A5530A">
            <w:r>
              <w:object w:dxaOrig="5799" w:dyaOrig="4275">
                <v:shape id="_x0000_i1039" type="#_x0000_t75" style="width:289.8pt;height:213.6pt" o:ole="">
                  <v:imagedata r:id="rId34" o:title=""/>
                </v:shape>
                <o:OLEObject Type="Embed" ProgID="Visio.Drawing.11" ShapeID="_x0000_i1039" DrawAspect="Content" ObjectID="_1466495343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A5530A">
            <w:r>
              <w:object w:dxaOrig="5799" w:dyaOrig="4275">
                <v:shape id="_x0000_i1040" type="#_x0000_t75" style="width:289.8pt;height:213.6pt" o:ole="">
                  <v:imagedata r:id="rId36" o:title=""/>
                </v:shape>
                <o:OLEObject Type="Embed" ProgID="Visio.Drawing.11" ShapeID="_x0000_i1040" DrawAspect="Content" ObjectID="_1466495344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41" type="#_x0000_t75" style="width:289.8pt;height:213.6pt" o:ole="">
                  <v:imagedata r:id="rId38" o:title=""/>
                </v:shape>
                <o:OLEObject Type="Embed" ProgID="Visio.Drawing.11" ShapeID="_x0000_i1041" DrawAspect="Content" ObjectID="_1466495345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42" type="#_x0000_t75" style="width:289.8pt;height:213.6pt" o:ole="">
                  <v:imagedata r:id="rId40" o:title=""/>
                </v:shape>
                <o:OLEObject Type="Embed" ProgID="Visio.Drawing.11" ShapeID="_x0000_i1042" DrawAspect="Content" ObjectID="_1466495346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E94E2A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43" type="#_x0000_t75" style="width:289.8pt;height:213.6pt" o:ole="">
                  <v:imagedata r:id="rId42" o:title=""/>
                </v:shape>
                <o:OLEObject Type="Embed" ProgID="Visio.Drawing.11" ShapeID="_x0000_i1043" DrawAspect="Content" ObjectID="_1466495347" r:id="rId4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44" type="#_x0000_t75" style="width:289.8pt;height:213.6pt" o:ole="">
                  <v:imagedata r:id="rId44" o:title=""/>
                </v:shape>
                <o:OLEObject Type="Embed" ProgID="Visio.Drawing.11" ShapeID="_x0000_i1044" DrawAspect="Content" ObjectID="_1466495348" r:id="rId4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45" type="#_x0000_t75" style="width:289.8pt;height:213.6pt" o:ole="">
                  <v:imagedata r:id="rId46" o:title=""/>
                </v:shape>
                <o:OLEObject Type="Embed" ProgID="Visio.Drawing.11" ShapeID="_x0000_i1045" DrawAspect="Content" ObjectID="_1466495349" r:id="rId4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46" type="#_x0000_t75" style="width:289.8pt;height:213.6pt" o:ole="">
                  <v:imagedata r:id="rId48" o:title=""/>
                </v:shape>
                <o:OLEObject Type="Embed" ProgID="Visio.Drawing.11" ShapeID="_x0000_i1046" DrawAspect="Content" ObjectID="_1466495350" r:id="rId4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47" type="#_x0000_t75" style="width:289.8pt;height:213.6pt" o:ole="">
                  <v:imagedata r:id="rId50" o:title=""/>
                </v:shape>
                <o:OLEObject Type="Embed" ProgID="Visio.Drawing.11" ShapeID="_x0000_i1047" DrawAspect="Content" ObjectID="_1466495351" r:id="rId5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48" type="#_x0000_t75" style="width:289.8pt;height:213.6pt" o:ole="">
                  <v:imagedata r:id="rId52" o:title=""/>
                </v:shape>
                <o:OLEObject Type="Embed" ProgID="Visio.Drawing.11" ShapeID="_x0000_i1048" DrawAspect="Content" ObjectID="_1466495352" r:id="rId53"/>
              </w:object>
            </w:r>
          </w:p>
          <w:p w:rsidR="00B64A3B" w:rsidRDefault="00B64A3B" w:rsidP="00A5530A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A5530A" w:rsidP="00624A76">
            <w:r>
              <w:object w:dxaOrig="5799" w:dyaOrig="4275">
                <v:shape id="_x0000_i1049" type="#_x0000_t75" style="width:289.8pt;height:213.6pt" o:ole="">
                  <v:imagedata r:id="rId54" o:title=""/>
                </v:shape>
                <o:OLEObject Type="Embed" ProgID="Visio.Drawing.11" ShapeID="_x0000_i1049" DrawAspect="Content" ObjectID="_1466495353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A5530A" w:rsidP="00624A76">
            <w:r>
              <w:object w:dxaOrig="5799" w:dyaOrig="4275">
                <v:shape id="_x0000_i1050" type="#_x0000_t75" style="width:289.8pt;height:213.6pt" o:ole="">
                  <v:imagedata r:id="rId56" o:title=""/>
                </v:shape>
                <o:OLEObject Type="Embed" ProgID="Visio.Drawing.11" ShapeID="_x0000_i1050" DrawAspect="Content" ObjectID="_1466495354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A5530A" w:rsidP="00624A76">
            <w:r>
              <w:object w:dxaOrig="5799" w:dyaOrig="4275">
                <v:shape id="_x0000_i1051" type="#_x0000_t75" style="width:289.8pt;height:213.6pt" o:ole="">
                  <v:imagedata r:id="rId58" o:title=""/>
                </v:shape>
                <o:OLEObject Type="Embed" ProgID="Visio.Drawing.11" ShapeID="_x0000_i1051" DrawAspect="Content" ObjectID="_1466495355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A5530A" w:rsidP="00624A76">
            <w:r>
              <w:object w:dxaOrig="5799" w:dyaOrig="4275">
                <v:shape id="_x0000_i1052" type="#_x0000_t75" style="width:289.8pt;height:213.6pt" o:ole="">
                  <v:imagedata r:id="rId60" o:title=""/>
                </v:shape>
                <o:OLEObject Type="Embed" ProgID="Visio.Drawing.11" ShapeID="_x0000_i1052" DrawAspect="Content" ObjectID="_1466495356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53" type="#_x0000_t75" style="width:289.8pt;height:213.6pt" o:ole="">
                  <v:imagedata r:id="rId62" o:title=""/>
                </v:shape>
                <o:OLEObject Type="Embed" ProgID="Visio.Drawing.11" ShapeID="_x0000_i1053" DrawAspect="Content" ObjectID="_1466495357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54" type="#_x0000_t75" style="width:289.8pt;height:213.6pt" o:ole="">
                  <v:imagedata r:id="rId64" o:title=""/>
                </v:shape>
                <o:OLEObject Type="Embed" ProgID="Visio.Drawing.11" ShapeID="_x0000_i1054" DrawAspect="Content" ObjectID="_1466495358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55" type="#_x0000_t75" style="width:289.8pt;height:213.6pt" o:ole="">
                  <v:imagedata r:id="rId66" o:title=""/>
                </v:shape>
                <o:OLEObject Type="Embed" ProgID="Visio.Drawing.11" ShapeID="_x0000_i1055" DrawAspect="Content" ObjectID="_1466495359" r:id="rId6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56" type="#_x0000_t75" style="width:289.8pt;height:213.6pt" o:ole="">
                  <v:imagedata r:id="rId68" o:title=""/>
                </v:shape>
                <o:OLEObject Type="Embed" ProgID="Visio.Drawing.11" ShapeID="_x0000_i1056" DrawAspect="Content" ObjectID="_1466495360" r:id="rId6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57" type="#_x0000_t75" style="width:289.8pt;height:213.6pt" o:ole="">
                  <v:imagedata r:id="rId70" o:title=""/>
                </v:shape>
                <o:OLEObject Type="Embed" ProgID="Visio.Drawing.11" ShapeID="_x0000_i1057" DrawAspect="Content" ObjectID="_1466495361" r:id="rId7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58" type="#_x0000_t75" style="width:289.8pt;height:213.6pt" o:ole="">
                  <v:imagedata r:id="rId72" o:title=""/>
                </v:shape>
                <o:OLEObject Type="Embed" ProgID="Visio.Drawing.11" ShapeID="_x0000_i1058" DrawAspect="Content" ObjectID="_1466495362" r:id="rId73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59" type="#_x0000_t75" style="width:289.8pt;height:213.6pt" o:ole="">
                  <v:imagedata r:id="rId74" o:title=""/>
                </v:shape>
                <o:OLEObject Type="Embed" ProgID="Visio.Drawing.11" ShapeID="_x0000_i1059" DrawAspect="Content" ObjectID="_1466495363" r:id="rId75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A5530A" w:rsidP="00A5530A">
            <w:r>
              <w:object w:dxaOrig="5799" w:dyaOrig="4275">
                <v:shape id="_x0000_i1060" type="#_x0000_t75" style="width:289.8pt;height:213.6pt" o:ole="">
                  <v:imagedata r:id="rId76" o:title=""/>
                </v:shape>
                <o:OLEObject Type="Embed" ProgID="Visio.Drawing.11" ShapeID="_x0000_i1060" DrawAspect="Content" ObjectID="_1466495364" r:id="rId77"/>
              </w:object>
            </w:r>
          </w:p>
          <w:p w:rsidR="00B64A3B" w:rsidRDefault="00B64A3B" w:rsidP="00A5530A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A5530A" w:rsidP="00624A76">
            <w:r>
              <w:object w:dxaOrig="5799" w:dyaOrig="4275">
                <v:shape id="_x0000_i1061" type="#_x0000_t75" style="width:289.8pt;height:213.6pt" o:ole="">
                  <v:imagedata r:id="rId78" o:title=""/>
                </v:shape>
                <o:OLEObject Type="Embed" ProgID="Visio.Drawing.11" ShapeID="_x0000_i1061" DrawAspect="Content" ObjectID="_1466495365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A5530A" w:rsidP="00624A76">
            <w:r>
              <w:object w:dxaOrig="5799" w:dyaOrig="4275">
                <v:shape id="_x0000_i1062" type="#_x0000_t75" style="width:289.8pt;height:213.6pt" o:ole="">
                  <v:imagedata r:id="rId80" o:title=""/>
                </v:shape>
                <o:OLEObject Type="Embed" ProgID="Visio.Drawing.11" ShapeID="_x0000_i1062" DrawAspect="Content" ObjectID="_1466495366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7D2B73" w:rsidP="00624A76">
            <w:r>
              <w:object w:dxaOrig="5799" w:dyaOrig="4276">
                <v:shape id="_x0000_i1063" type="#_x0000_t75" style="width:289.8pt;height:213.6pt" o:ole="">
                  <v:imagedata r:id="rId82" o:title=""/>
                </v:shape>
                <o:OLEObject Type="Embed" ProgID="Visio.Drawing.11" ShapeID="_x0000_i1063" DrawAspect="Content" ObjectID="_1466495367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64" type="#_x0000_t75" style="width:289.8pt;height:213.6pt" o:ole="">
                  <v:imagedata r:id="rId84" o:title=""/>
                </v:shape>
                <o:OLEObject Type="Embed" ProgID="Visio.Drawing.11" ShapeID="_x0000_i1064" DrawAspect="Content" ObjectID="_1466495368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FC3857" w:rsidP="00624A76">
            <w:r>
              <w:object w:dxaOrig="5799" w:dyaOrig="4275">
                <v:shape id="_x0000_i1065" type="#_x0000_t75" style="width:289.8pt;height:213.6pt" o:ole="">
                  <v:imagedata r:id="rId86" o:title=""/>
                </v:shape>
                <o:OLEObject Type="Embed" ProgID="Visio.Drawing.11" ShapeID="_x0000_i1065" DrawAspect="Content" ObjectID="_1466495369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FC3857" w:rsidP="00624A76">
            <w:r>
              <w:object w:dxaOrig="5799" w:dyaOrig="4275">
                <v:shape id="_x0000_i1066" type="#_x0000_t75" style="width:289.8pt;height:213.6pt" o:ole="">
                  <v:imagedata r:id="rId88" o:title=""/>
                </v:shape>
                <o:OLEObject Type="Embed" ProgID="Visio.Drawing.11" ShapeID="_x0000_i1066" DrawAspect="Content" ObjectID="_1466495370" r:id="rId89"/>
              </w:object>
            </w:r>
          </w:p>
        </w:tc>
      </w:tr>
    </w:tbl>
    <w:p w:rsidR="00E94E2A" w:rsidRDefault="00E94E2A"/>
    <w:p w:rsidR="00E94E2A" w:rsidRDefault="00E94E2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67" type="#_x0000_t75" style="width:289.8pt;height:213.6pt" o:ole="">
                  <v:imagedata r:id="rId90" o:title=""/>
                </v:shape>
                <o:OLEObject Type="Embed" ProgID="Visio.Drawing.11" ShapeID="_x0000_i1067" DrawAspect="Content" ObjectID="_1466495371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624A76">
            <w:bookmarkStart w:id="0" w:name="_GoBack"/>
            <w:bookmarkEnd w:id="0"/>
          </w:p>
          <w:p w:rsidR="00624A76" w:rsidRDefault="00A5530A" w:rsidP="00624A76">
            <w:r>
              <w:object w:dxaOrig="5799" w:dyaOrig="4275">
                <v:shape id="_x0000_i1068" type="#_x0000_t75" style="width:289.8pt;height:213.6pt" o:ole="">
                  <v:imagedata r:id="rId92" o:title=""/>
                </v:shape>
                <o:OLEObject Type="Embed" ProgID="Visio.Drawing.11" ShapeID="_x0000_i1068" DrawAspect="Content" ObjectID="_1466495372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69" type="#_x0000_t75" style="width:289.8pt;height:213.6pt" o:ole="">
                  <v:imagedata r:id="rId94" o:title=""/>
                </v:shape>
                <o:OLEObject Type="Embed" ProgID="Visio.Drawing.11" ShapeID="_x0000_i1069" DrawAspect="Content" ObjectID="_1466495373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A5530A" w:rsidP="00624A76">
            <w:r>
              <w:object w:dxaOrig="5799" w:dyaOrig="4275">
                <v:shape id="_x0000_i1070" type="#_x0000_t75" style="width:289.8pt;height:213.6pt" o:ole="">
                  <v:imagedata r:id="rId96" o:title=""/>
                </v:shape>
                <o:OLEObject Type="Embed" ProgID="Visio.Drawing.11" ShapeID="_x0000_i1070" DrawAspect="Content" ObjectID="_1466495374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A5530A" w:rsidP="00A5530A">
            <w:r>
              <w:object w:dxaOrig="5799" w:dyaOrig="4275">
                <v:shape id="_x0000_i1071" type="#_x0000_t75" style="width:289.8pt;height:213.6pt" o:ole="">
                  <v:imagedata r:id="rId98" o:title=""/>
                </v:shape>
                <o:OLEObject Type="Embed" ProgID="Visio.Drawing.11" ShapeID="_x0000_i1071" DrawAspect="Content" ObjectID="_1466495375" r:id="rId99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A5530A" w:rsidP="00A5530A">
            <w:r>
              <w:object w:dxaOrig="5799" w:dyaOrig="4275">
                <v:shape id="_x0000_i1072" type="#_x0000_t75" style="width:289.8pt;height:213.6pt" o:ole="">
                  <v:imagedata r:id="rId100" o:title=""/>
                </v:shape>
                <o:OLEObject Type="Embed" ProgID="Visio.Drawing.11" ShapeID="_x0000_i1072" DrawAspect="Content" ObjectID="_1466495376" r:id="rId101"/>
              </w:object>
            </w:r>
          </w:p>
          <w:p w:rsidR="00506EE7" w:rsidRDefault="00506EE7" w:rsidP="00A5530A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73" type="#_x0000_t75" style="width:289.8pt;height:213.6pt" o:ole="">
                  <v:imagedata r:id="rId102" o:title=""/>
                </v:shape>
                <o:OLEObject Type="Embed" ProgID="Visio.Drawing.11" ShapeID="_x0000_i1073" DrawAspect="Content" ObjectID="_1466495377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74" type="#_x0000_t75" style="width:289.8pt;height:213.6pt" o:ole="">
                  <v:imagedata r:id="rId104" o:title=""/>
                </v:shape>
                <o:OLEObject Type="Embed" ProgID="Visio.Drawing.11" ShapeID="_x0000_i1074" DrawAspect="Content" ObjectID="_1466495378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75" type="#_x0000_t75" style="width:289.8pt;height:213.6pt" o:ole="">
                  <v:imagedata r:id="rId106" o:title=""/>
                </v:shape>
                <o:OLEObject Type="Embed" ProgID="Visio.Drawing.11" ShapeID="_x0000_i1075" DrawAspect="Content" ObjectID="_1466495379" r:id="rId10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76" type="#_x0000_t75" style="width:289.8pt;height:213.6pt" o:ole="">
                  <v:imagedata r:id="rId108" o:title=""/>
                </v:shape>
                <o:OLEObject Type="Embed" ProgID="Visio.Drawing.11" ShapeID="_x0000_i1076" DrawAspect="Content" ObjectID="_1466495380" r:id="rId109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77" type="#_x0000_t75" style="width:289.8pt;height:213.6pt" o:ole="">
                  <v:imagedata r:id="rId110" o:title=""/>
                </v:shape>
                <o:OLEObject Type="Embed" ProgID="Visio.Drawing.11" ShapeID="_x0000_i1077" DrawAspect="Content" ObjectID="_1466495381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FC3857" w:rsidP="00624A76">
            <w:r>
              <w:object w:dxaOrig="5799" w:dyaOrig="4275">
                <v:shape id="_x0000_i1078" type="#_x0000_t75" style="width:289.8pt;height:213.6pt" o:ole="">
                  <v:imagedata r:id="rId112" o:title=""/>
                </v:shape>
                <o:OLEObject Type="Embed" ProgID="Visio.Drawing.11" ShapeID="_x0000_i1078" DrawAspect="Content" ObjectID="_1466495382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FC3857" w:rsidP="00624A76">
            <w:r>
              <w:object w:dxaOrig="5799" w:dyaOrig="4275">
                <v:shape id="_x0000_i1079" type="#_x0000_t75" style="width:289.8pt;height:213.6pt" o:ole="">
                  <v:imagedata r:id="rId114" o:title=""/>
                </v:shape>
                <o:OLEObject Type="Embed" ProgID="Visio.Drawing.11" ShapeID="_x0000_i1079" DrawAspect="Content" ObjectID="_1466495383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80" type="#_x0000_t75" style="width:289.8pt;height:213.6pt" o:ole="">
                  <v:imagedata r:id="rId116" o:title=""/>
                </v:shape>
                <o:OLEObject Type="Embed" ProgID="Visio.Drawing.11" ShapeID="_x0000_i1080" DrawAspect="Content" ObjectID="_1466495384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81" type="#_x0000_t75" style="width:289.8pt;height:213.6pt" o:ole="">
                  <v:imagedata r:id="rId118" o:title=""/>
                </v:shape>
                <o:OLEObject Type="Embed" ProgID="Visio.Drawing.11" ShapeID="_x0000_i1081" DrawAspect="Content" ObjectID="_1466495385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82" type="#_x0000_t75" style="width:289.8pt;height:213.6pt" o:ole="">
                  <v:imagedata r:id="rId120" o:title=""/>
                </v:shape>
                <o:OLEObject Type="Embed" ProgID="Visio.Drawing.11" ShapeID="_x0000_i1082" DrawAspect="Content" ObjectID="_1466495386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083" type="#_x0000_t75" style="width:289.8pt;height:213.6pt" o:ole="">
                  <v:imagedata r:id="rId122" o:title=""/>
                </v:shape>
                <o:OLEObject Type="Embed" ProgID="Visio.Drawing.11" ShapeID="_x0000_i1083" DrawAspect="Content" ObjectID="_1466495387" r:id="rId12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084" type="#_x0000_t75" style="width:289.8pt;height:213.6pt" o:ole="">
                  <v:imagedata r:id="rId124" o:title=""/>
                </v:shape>
                <o:OLEObject Type="Embed" ProgID="Visio.Drawing.11" ShapeID="_x0000_i1084" DrawAspect="Content" ObjectID="_1466495388" r:id="rId125"/>
              </w:object>
            </w:r>
          </w:p>
          <w:p w:rsidR="00506EE7" w:rsidRDefault="00506EE7" w:rsidP="00A5530A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FC3857" w:rsidP="00624A76">
            <w:r>
              <w:object w:dxaOrig="5799" w:dyaOrig="4275">
                <v:shape id="_x0000_i1085" type="#_x0000_t75" style="width:289.8pt;height:213.6pt" o:ole="">
                  <v:imagedata r:id="rId126" o:title=""/>
                </v:shape>
                <o:OLEObject Type="Embed" ProgID="Visio.Drawing.11" ShapeID="_x0000_i1085" DrawAspect="Content" ObjectID="_1466495389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FC3857" w:rsidP="00624A76">
            <w:r>
              <w:object w:dxaOrig="5799" w:dyaOrig="4275">
                <v:shape id="_x0000_i1086" type="#_x0000_t75" style="width:289.8pt;height:213.6pt" o:ole="">
                  <v:imagedata r:id="rId128" o:title=""/>
                </v:shape>
                <o:OLEObject Type="Embed" ProgID="Visio.Drawing.11" ShapeID="_x0000_i1086" DrawAspect="Content" ObjectID="_1466495390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87" type="#_x0000_t75" style="width:289.8pt;height:213.6pt" o:ole="">
                  <v:imagedata r:id="rId130" o:title=""/>
                </v:shape>
                <o:OLEObject Type="Embed" ProgID="Visio.Drawing.11" ShapeID="_x0000_i1087" DrawAspect="Content" ObjectID="_1466495391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88" type="#_x0000_t75" style="width:289.8pt;height:213.6pt" o:ole="">
                  <v:imagedata r:id="rId132" o:title=""/>
                </v:shape>
                <o:OLEObject Type="Embed" ProgID="Visio.Drawing.11" ShapeID="_x0000_i1088" DrawAspect="Content" ObjectID="_1466495392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89" type="#_x0000_t75" style="width:289.8pt;height:213.6pt" o:ole="">
                  <v:imagedata r:id="rId134" o:title=""/>
                </v:shape>
                <o:OLEObject Type="Embed" ProgID="Visio.Drawing.11" ShapeID="_x0000_i1089" DrawAspect="Content" ObjectID="_1466495393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090" type="#_x0000_t75" style="width:289.8pt;height:213.6pt" o:ole="">
                  <v:imagedata r:id="rId136" o:title=""/>
                </v:shape>
                <o:OLEObject Type="Embed" ProgID="Visio.Drawing.11" ShapeID="_x0000_i1090" DrawAspect="Content" ObjectID="_1466495394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A5530A"/>
          <w:p w:rsidR="005F2285" w:rsidRDefault="00FC3857" w:rsidP="00A5530A">
            <w:r>
              <w:object w:dxaOrig="5799" w:dyaOrig="4275">
                <v:shape id="_x0000_i1091" type="#_x0000_t75" style="width:289.8pt;height:213.6pt" o:ole="">
                  <v:imagedata r:id="rId138" o:title=""/>
                </v:shape>
                <o:OLEObject Type="Embed" ProgID="Visio.Drawing.11" ShapeID="_x0000_i1091" DrawAspect="Content" ObjectID="_1466495395" r:id="rId13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</w:tcBorders>
          </w:tcPr>
          <w:p w:rsidR="005F2285" w:rsidRDefault="005F2285" w:rsidP="00A5530A"/>
          <w:p w:rsidR="005F2285" w:rsidRDefault="00FC3857" w:rsidP="00A5530A">
            <w:r>
              <w:object w:dxaOrig="5799" w:dyaOrig="4275">
                <v:shape id="_x0000_i1092" type="#_x0000_t75" style="width:289.8pt;height:213.6pt" o:ole="">
                  <v:imagedata r:id="rId140" o:title=""/>
                </v:shape>
                <o:OLEObject Type="Embed" ProgID="Visio.Drawing.11" ShapeID="_x0000_i1092" DrawAspect="Content" ObjectID="_1466495396" r:id="rId141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A5530A"/>
          <w:p w:rsidR="005F2285" w:rsidRDefault="00FC3857" w:rsidP="00A5530A">
            <w:r>
              <w:object w:dxaOrig="5799" w:dyaOrig="4275">
                <v:shape id="_x0000_i1093" type="#_x0000_t75" style="width:289.8pt;height:213.6pt" o:ole="">
                  <v:imagedata r:id="rId142" o:title=""/>
                </v:shape>
                <o:OLEObject Type="Embed" ProgID="Visio.Drawing.11" ShapeID="_x0000_i1093" DrawAspect="Content" ObjectID="_1466495397" r:id="rId1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</w:tcPr>
          <w:p w:rsidR="005F2285" w:rsidRDefault="005F2285" w:rsidP="00A5530A"/>
          <w:p w:rsidR="005F2285" w:rsidRDefault="00FC3857" w:rsidP="00A5530A">
            <w:r>
              <w:object w:dxaOrig="5799" w:dyaOrig="4275">
                <v:shape id="_x0000_i1094" type="#_x0000_t75" style="width:289.8pt;height:213.6pt" o:ole="">
                  <v:imagedata r:id="rId144" o:title=""/>
                </v:shape>
                <o:OLEObject Type="Embed" ProgID="Visio.Drawing.11" ShapeID="_x0000_i1094" DrawAspect="Content" ObjectID="_1466495398" r:id="rId145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C3857" w:rsidP="00A5530A">
            <w:r>
              <w:object w:dxaOrig="5799" w:dyaOrig="4275">
                <v:shape id="_x0000_i1095" type="#_x0000_t75" style="width:289.8pt;height:213.6pt" o:ole="">
                  <v:imagedata r:id="rId146" o:title=""/>
                </v:shape>
                <o:OLEObject Type="Embed" ProgID="Visio.Drawing.11" ShapeID="_x0000_i1095" DrawAspect="Content" ObjectID="_1466495399" r:id="rId1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C3857" w:rsidP="00A5530A">
            <w:r>
              <w:object w:dxaOrig="5799" w:dyaOrig="4275">
                <v:shape id="_x0000_i1096" type="#_x0000_t75" style="width:289.8pt;height:213.6pt" o:ole="">
                  <v:imagedata r:id="rId148" o:title=""/>
                </v:shape>
                <o:OLEObject Type="Embed" ProgID="Visio.Drawing.11" ShapeID="_x0000_i1096" DrawAspect="Content" ObjectID="_1466495400" r:id="rId149"/>
              </w:object>
            </w:r>
          </w:p>
          <w:p w:rsidR="005F2285" w:rsidRDefault="005F2285" w:rsidP="00A5530A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FC3857" w:rsidP="00624A76">
            <w:r>
              <w:object w:dxaOrig="5799" w:dyaOrig="4275">
                <v:shape id="_x0000_i1097" type="#_x0000_t75" style="width:289.8pt;height:213.6pt" o:ole="">
                  <v:imagedata r:id="rId150" o:title=""/>
                </v:shape>
                <o:OLEObject Type="Embed" ProgID="Visio.Drawing.11" ShapeID="_x0000_i1097" DrawAspect="Content" ObjectID="_1466495401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FC3857" w:rsidP="00624A76">
            <w:r>
              <w:object w:dxaOrig="5799" w:dyaOrig="4275">
                <v:shape id="_x0000_i1098" type="#_x0000_t75" style="width:289.8pt;height:213.6pt" o:ole="">
                  <v:imagedata r:id="rId152" o:title=""/>
                </v:shape>
                <o:OLEObject Type="Embed" ProgID="Visio.Drawing.11" ShapeID="_x0000_i1098" DrawAspect="Content" ObjectID="_1466495402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FC3857" w:rsidP="00624A76">
            <w:r>
              <w:object w:dxaOrig="5799" w:dyaOrig="4275">
                <v:shape id="_x0000_i1099" type="#_x0000_t75" style="width:289.8pt;height:213.6pt" o:ole="">
                  <v:imagedata r:id="rId154" o:title=""/>
                </v:shape>
                <o:OLEObject Type="Embed" ProgID="Visio.Drawing.11" ShapeID="_x0000_i1099" DrawAspect="Content" ObjectID="_1466495403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FC3857" w:rsidP="00624A76">
            <w:r>
              <w:object w:dxaOrig="5799" w:dyaOrig="4275">
                <v:shape id="_x0000_i1100" type="#_x0000_t75" style="width:289.8pt;height:213.6pt" o:ole="">
                  <v:imagedata r:id="rId156" o:title=""/>
                </v:shape>
                <o:OLEObject Type="Embed" ProgID="Visio.Drawing.11" ShapeID="_x0000_i1100" DrawAspect="Content" ObjectID="_1466495404" r:id="rId157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101" type="#_x0000_t75" style="width:289.8pt;height:213.6pt" o:ole="">
                  <v:imagedata r:id="rId158" o:title=""/>
                </v:shape>
                <o:OLEObject Type="Embed" ProgID="Visio.Drawing.11" ShapeID="_x0000_i1101" DrawAspect="Content" ObjectID="_1466495405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C3857" w:rsidP="00624A76">
            <w:r>
              <w:object w:dxaOrig="5799" w:dyaOrig="4275">
                <v:shape id="_x0000_i1102" type="#_x0000_t75" style="width:289.8pt;height:213.6pt" o:ole="">
                  <v:imagedata r:id="rId160" o:title=""/>
                </v:shape>
                <o:OLEObject Type="Embed" ProgID="Visio.Drawing.11" ShapeID="_x0000_i1102" DrawAspect="Content" ObjectID="_1466495406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103" type="#_x0000_t75" style="width:289.8pt;height:213.6pt" o:ole="">
                  <v:imagedata r:id="rId162" o:title=""/>
                </v:shape>
                <o:OLEObject Type="Embed" ProgID="Visio.Drawing.11" ShapeID="_x0000_i1103" DrawAspect="Content" ObjectID="_1466495407" r:id="rId16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104" type="#_x0000_t75" style="width:289.8pt;height:213.6pt" o:ole="">
                  <v:imagedata r:id="rId164" o:title=""/>
                </v:shape>
                <o:OLEObject Type="Embed" ProgID="Visio.Drawing.11" ShapeID="_x0000_i1104" DrawAspect="Content" ObjectID="_1466495408" r:id="rId165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105" type="#_x0000_t75" style="width:289.8pt;height:213.6pt" o:ole="">
                  <v:imagedata r:id="rId166" o:title=""/>
                </v:shape>
                <o:OLEObject Type="Embed" ProgID="Visio.Drawing.11" ShapeID="_x0000_i1105" DrawAspect="Content" ObjectID="_1466495409" r:id="rId167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106" type="#_x0000_t75" style="width:289.8pt;height:213.6pt" o:ole="">
                  <v:imagedata r:id="rId168" o:title=""/>
                </v:shape>
                <o:OLEObject Type="Embed" ProgID="Visio.Drawing.11" ShapeID="_x0000_i1106" DrawAspect="Content" ObjectID="_1466495410" r:id="rId169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107" type="#_x0000_t75" style="width:289.8pt;height:213.6pt" o:ole="">
                  <v:imagedata r:id="rId170" o:title=""/>
                </v:shape>
                <o:OLEObject Type="Embed" ProgID="Visio.Drawing.11" ShapeID="_x0000_i1107" DrawAspect="Content" ObjectID="_1466495411" r:id="rId171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FC3857" w:rsidP="00A5530A">
            <w:r>
              <w:object w:dxaOrig="5799" w:dyaOrig="4275">
                <v:shape id="_x0000_i1108" type="#_x0000_t75" style="width:289.8pt;height:213.6pt" o:ole="">
                  <v:imagedata r:id="rId172" o:title=""/>
                </v:shape>
                <o:OLEObject Type="Embed" ProgID="Visio.Drawing.11" ShapeID="_x0000_i1108" DrawAspect="Content" ObjectID="_1466495412" r:id="rId173"/>
              </w:object>
            </w:r>
          </w:p>
          <w:p w:rsidR="00506EE7" w:rsidRDefault="00506EE7" w:rsidP="00A5530A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0F24FA" w:rsidP="00624A76">
            <w:r>
              <w:object w:dxaOrig="5799" w:dyaOrig="4275">
                <v:shape id="_x0000_i1109" type="#_x0000_t75" style="width:289.8pt;height:213.6pt" o:ole="">
                  <v:imagedata r:id="rId174" o:title=""/>
                </v:shape>
                <o:OLEObject Type="Embed" ProgID="Visio.Drawing.11" ShapeID="_x0000_i1109" DrawAspect="Content" ObjectID="_1466495413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6136B7" w:rsidP="00624A76">
            <w:r>
              <w:object w:dxaOrig="5799" w:dyaOrig="4275">
                <v:shape id="_x0000_i1199" type="#_x0000_t75" style="width:289.8pt;height:213.6pt" o:ole="">
                  <v:imagedata r:id="rId176" o:title=""/>
                </v:shape>
                <o:OLEObject Type="Embed" ProgID="Visio.Drawing.11" ShapeID="_x0000_i1199" DrawAspect="Content" ObjectID="_1466495414" r:id="rId177"/>
              </w:object>
            </w:r>
          </w:p>
        </w:tc>
      </w:tr>
      <w:tr w:rsidR="006136B7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136B7" w:rsidRDefault="006136B7" w:rsidP="00624A76"/>
          <w:p w:rsidR="006136B7" w:rsidRDefault="006136B7" w:rsidP="00624A76">
            <w:r>
              <w:object w:dxaOrig="5799" w:dyaOrig="4275">
                <v:shape id="_x0000_i1196" type="#_x0000_t75" style="width:289.8pt;height:213.6pt" o:ole="">
                  <v:imagedata r:id="rId178" o:title=""/>
                </v:shape>
                <o:OLEObject Type="Embed" ProgID="Visio.Drawing.11" ShapeID="_x0000_i1196" DrawAspect="Content" ObjectID="_1466495415" r:id="rId179"/>
              </w:object>
            </w:r>
          </w:p>
          <w:p w:rsidR="006136B7" w:rsidRDefault="006136B7" w:rsidP="00624A76"/>
          <w:p w:rsidR="006136B7" w:rsidRDefault="006136B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136B7" w:rsidRDefault="006136B7" w:rsidP="00624A76"/>
          <w:p w:rsidR="006136B7" w:rsidRDefault="006136B7" w:rsidP="00624A76">
            <w:r>
              <w:object w:dxaOrig="5799" w:dyaOrig="4275">
                <v:shape id="_x0000_i1203" type="#_x0000_t75" style="width:289.8pt;height:213.6pt" o:ole="">
                  <v:imagedata r:id="rId180" o:title=""/>
                </v:shape>
                <o:OLEObject Type="Embed" ProgID="Visio.Drawing.11" ShapeID="_x0000_i1203" DrawAspect="Content" ObjectID="_1466495416" r:id="rId181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136B7" w:rsidP="00624A76">
            <w:r>
              <w:object w:dxaOrig="5799" w:dyaOrig="4275">
                <v:shape id="_x0000_i1225" type="#_x0000_t75" style="width:289.8pt;height:213.6pt" o:ole="">
                  <v:imagedata r:id="rId182" o:title=""/>
                </v:shape>
                <o:OLEObject Type="Embed" ProgID="Visio.Drawing.11" ShapeID="_x0000_i1225" DrawAspect="Content" ObjectID="_1466495417" r:id="rId18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136B7" w:rsidP="00624A76">
            <w:r>
              <w:object w:dxaOrig="5799" w:dyaOrig="4275">
                <v:shape id="_x0000_i1222" type="#_x0000_t75" style="width:289.8pt;height:213.6pt" o:ole="">
                  <v:imagedata r:id="rId184" o:title=""/>
                </v:shape>
                <o:OLEObject Type="Embed" ProgID="Visio.Drawing.11" ShapeID="_x0000_i1222" DrawAspect="Content" ObjectID="_1466495418" r:id="rId185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6136B7" w:rsidRDefault="006136B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136B7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136B7" w:rsidRDefault="006136B7" w:rsidP="00624A76"/>
          <w:p w:rsidR="006136B7" w:rsidRDefault="006136B7" w:rsidP="00624A76">
            <w:r>
              <w:object w:dxaOrig="5799" w:dyaOrig="4275">
                <v:shape id="_x0000_i1232" type="#_x0000_t75" style="width:289.8pt;height:213.6pt" o:ole="">
                  <v:imagedata r:id="rId186" o:title=""/>
                </v:shape>
                <o:OLEObject Type="Embed" ProgID="Visio.Drawing.11" ShapeID="_x0000_i1232" DrawAspect="Content" ObjectID="_1466495419" r:id="rId187"/>
              </w:object>
            </w:r>
          </w:p>
          <w:p w:rsidR="006136B7" w:rsidRDefault="006136B7" w:rsidP="00624A76"/>
          <w:p w:rsidR="006136B7" w:rsidRDefault="006136B7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136B7" w:rsidRDefault="006136B7" w:rsidP="00624A76"/>
          <w:p w:rsidR="006136B7" w:rsidRDefault="006136B7" w:rsidP="00624A76">
            <w:r>
              <w:object w:dxaOrig="5799" w:dyaOrig="4275">
                <v:shape id="_x0000_i1229" type="#_x0000_t75" style="width:289.8pt;height:213.6pt" o:ole="">
                  <v:imagedata r:id="rId188" o:title=""/>
                </v:shape>
                <o:OLEObject Type="Embed" ProgID="Visio.Drawing.11" ShapeID="_x0000_i1229" DrawAspect="Content" ObjectID="_1466495420" r:id="rId189"/>
              </w:object>
            </w:r>
          </w:p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3" type="#_x0000_t75" style="width:289.8pt;height:213.6pt" o:ole="">
                  <v:imagedata r:id="rId190" o:title=""/>
                </v:shape>
                <o:OLEObject Type="Embed" ProgID="Visio.Drawing.11" ShapeID="_x0000_i1113" DrawAspect="Content" ObjectID="_1466495421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4" type="#_x0000_t75" style="width:289.8pt;height:213.6pt" o:ole="">
                  <v:imagedata r:id="rId192" o:title=""/>
                </v:shape>
                <o:OLEObject Type="Embed" ProgID="Visio.Drawing.11" ShapeID="_x0000_i1114" DrawAspect="Content" ObjectID="_1466495422" r:id="rId193"/>
              </w:object>
            </w:r>
          </w:p>
        </w:tc>
      </w:tr>
      <w:tr w:rsidR="00624A76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5" type="#_x0000_t75" style="width:289.8pt;height:213.6pt" o:ole="">
                  <v:imagedata r:id="rId194" o:title=""/>
                </v:shape>
                <o:OLEObject Type="Embed" ProgID="Visio.Drawing.11" ShapeID="_x0000_i1115" DrawAspect="Content" ObjectID="_1466495423" r:id="rId1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6" type="#_x0000_t75" style="width:289.8pt;height:213.6pt" o:ole="">
                  <v:imagedata r:id="rId196" o:title=""/>
                </v:shape>
                <o:OLEObject Type="Embed" ProgID="Visio.Drawing.11" ShapeID="_x0000_i1116" DrawAspect="Content" ObjectID="_1466495424" r:id="rId197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B259ED" w:rsidRDefault="00B259ED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7" type="#_x0000_t75" style="width:289.8pt;height:213.6pt" o:ole="">
                  <v:imagedata r:id="rId198" o:title=""/>
                </v:shape>
                <o:OLEObject Type="Embed" ProgID="Visio.Drawing.11" ShapeID="_x0000_i1117" DrawAspect="Content" ObjectID="_1466495425" r:id="rId1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8" type="#_x0000_t75" style="width:289.8pt;height:213.6pt" o:ole="">
                  <v:imagedata r:id="rId200" o:title=""/>
                </v:shape>
                <o:OLEObject Type="Embed" ProgID="Visio.Drawing.11" ShapeID="_x0000_i1118" DrawAspect="Content" ObjectID="_1466495426" r:id="rId20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19" type="#_x0000_t75" style="width:289.8pt;height:213.6pt" o:ole="">
                  <v:imagedata r:id="rId202" o:title=""/>
                </v:shape>
                <o:OLEObject Type="Embed" ProgID="Visio.Drawing.11" ShapeID="_x0000_i1119" DrawAspect="Content" ObjectID="_1466495427" r:id="rId203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0F24FA" w:rsidP="00624A76">
            <w:r>
              <w:object w:dxaOrig="5799" w:dyaOrig="4275">
                <v:shape id="_x0000_i1120" type="#_x0000_t75" style="width:289.8pt;height:213.6pt" o:ole="">
                  <v:imagedata r:id="rId204" o:title=""/>
                </v:shape>
                <o:OLEObject Type="Embed" ProgID="Visio.Drawing.11" ShapeID="_x0000_i1120" DrawAspect="Content" ObjectID="_1466495428" r:id="rId205"/>
              </w:object>
            </w:r>
          </w:p>
        </w:tc>
      </w:tr>
      <w:tr w:rsidR="00906F67" w:rsidTr="00FD4A3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85705D" w:rsidP="00624A76">
            <w:r>
              <w:object w:dxaOrig="5799" w:dyaOrig="4275">
                <v:shape id="_x0000_i1121" type="#_x0000_t75" style="width:289.8pt;height:213.6pt" o:ole="">
                  <v:imagedata r:id="rId206" o:title=""/>
                </v:shape>
                <o:OLEObject Type="Embed" ProgID="Visio.Drawing.11" ShapeID="_x0000_i1121" DrawAspect="Content" ObjectID="_1466495429" r:id="rId207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85705D" w:rsidP="00624A76">
            <w:r>
              <w:object w:dxaOrig="5799" w:dyaOrig="4275">
                <v:shape id="_x0000_i1122" type="#_x0000_t75" style="width:289.8pt;height:213.6pt" o:ole="">
                  <v:imagedata r:id="rId208" o:title=""/>
                </v:shape>
                <o:OLEObject Type="Embed" ProgID="Visio.Drawing.11" ShapeID="_x0000_i1122" DrawAspect="Content" ObjectID="_1466495430" r:id="rId209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B259ED" w:rsidRDefault="00B259ED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85705D" w:rsidP="00624A76">
            <w:r>
              <w:object w:dxaOrig="5799" w:dyaOrig="4275">
                <v:shape id="_x0000_i1123" type="#_x0000_t75" style="width:289.8pt;height:213.6pt" o:ole="">
                  <v:imagedata r:id="rId210" o:title=""/>
                </v:shape>
                <o:OLEObject Type="Embed" ProgID="Visio.Drawing.11" ShapeID="_x0000_i1123" DrawAspect="Content" ObjectID="_1466495431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85705D" w:rsidP="00624A76">
            <w:r>
              <w:object w:dxaOrig="5799" w:dyaOrig="4275">
                <v:shape id="_x0000_i1124" type="#_x0000_t75" style="width:289.8pt;height:213.6pt" o:ole="">
                  <v:imagedata r:id="rId212" o:title=""/>
                </v:shape>
                <o:OLEObject Type="Embed" ProgID="Visio.Drawing.11" ShapeID="_x0000_i1124" DrawAspect="Content" ObjectID="_1466495432" r:id="rId213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A5530A"/>
          <w:p w:rsidR="00FD4A3C" w:rsidRDefault="0085705D" w:rsidP="00A5530A">
            <w:r>
              <w:object w:dxaOrig="5799" w:dyaOrig="4275">
                <v:shape id="_x0000_i1125" type="#_x0000_t75" style="width:289.8pt;height:213.6pt" o:ole="">
                  <v:imagedata r:id="rId214" o:title=""/>
                </v:shape>
                <o:OLEObject Type="Embed" ProgID="Visio.Drawing.11" ShapeID="_x0000_i1125" DrawAspect="Content" ObjectID="_1466495433" r:id="rId215"/>
              </w:object>
            </w:r>
          </w:p>
          <w:p w:rsidR="00FD4A3C" w:rsidRDefault="00FD4A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A5530A"/>
          <w:p w:rsidR="00FD4A3C" w:rsidRDefault="0085705D" w:rsidP="00A5530A">
            <w:r>
              <w:object w:dxaOrig="5799" w:dyaOrig="4275">
                <v:shape id="_x0000_i1126" type="#_x0000_t75" style="width:289.8pt;height:213.6pt" o:ole="">
                  <v:imagedata r:id="rId216" o:title=""/>
                </v:shape>
                <o:OLEObject Type="Embed" ProgID="Visio.Drawing.11" ShapeID="_x0000_i1126" DrawAspect="Content" ObjectID="_1466495434" r:id="rId217"/>
              </w:object>
            </w:r>
          </w:p>
        </w:tc>
      </w:tr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0F24FA" w:rsidP="00624A76">
            <w:r>
              <w:object w:dxaOrig="5799" w:dyaOrig="4275">
                <v:shape id="_x0000_i1127" type="#_x0000_t75" style="width:289.8pt;height:213.6pt" o:ole="">
                  <v:imagedata r:id="rId218" o:title=""/>
                </v:shape>
                <o:OLEObject Type="Embed" ProgID="Visio.Drawing.11" ShapeID="_x0000_i1127" DrawAspect="Content" ObjectID="_1466495435" r:id="rId219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0F24FA" w:rsidP="00624A76">
            <w:r>
              <w:object w:dxaOrig="5799" w:dyaOrig="4275">
                <v:shape id="_x0000_i1128" type="#_x0000_t75" style="width:289.8pt;height:213.6pt" o:ole="">
                  <v:imagedata r:id="rId220" o:title=""/>
                </v:shape>
                <o:OLEObject Type="Embed" ProgID="Visio.Drawing.11" ShapeID="_x0000_i1128" DrawAspect="Content" ObjectID="_1466495436" r:id="rId221"/>
              </w:object>
            </w:r>
          </w:p>
          <w:p w:rsidR="003A48BC" w:rsidRDefault="003A48BC" w:rsidP="00624A76"/>
        </w:tc>
      </w:tr>
    </w:tbl>
    <w:p w:rsidR="00B259ED" w:rsidRDefault="00B259ED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0F24FA" w:rsidP="00624A76">
            <w:r>
              <w:object w:dxaOrig="5799" w:dyaOrig="4275">
                <v:shape id="_x0000_i1129" type="#_x0000_t75" style="width:289.8pt;height:213.6pt" o:ole="">
                  <v:imagedata r:id="rId222" o:title=""/>
                </v:shape>
                <o:OLEObject Type="Embed" ProgID="Visio.Drawing.11" ShapeID="_x0000_i1129" DrawAspect="Content" ObjectID="_1466495437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0F24FA" w:rsidP="00624A76">
            <w:r>
              <w:object w:dxaOrig="5799" w:dyaOrig="4275">
                <v:shape id="_x0000_i1130" type="#_x0000_t75" style="width:289.8pt;height:213.6pt" o:ole="">
                  <v:imagedata r:id="rId224" o:title=""/>
                </v:shape>
                <o:OLEObject Type="Embed" ProgID="Visio.Drawing.11" ShapeID="_x0000_i1130" DrawAspect="Content" ObjectID="_1466495438" r:id="rId22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0F24FA" w:rsidP="00624A76">
            <w:r>
              <w:object w:dxaOrig="5799" w:dyaOrig="4275">
                <v:shape id="_x0000_i1131" type="#_x0000_t75" style="width:289.8pt;height:213.6pt" o:ole="">
                  <v:imagedata r:id="rId226" o:title=""/>
                </v:shape>
                <o:OLEObject Type="Embed" ProgID="Visio.Drawing.11" ShapeID="_x0000_i1131" DrawAspect="Content" ObjectID="_1466495439" r:id="rId227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0F24FA" w:rsidP="00624A76">
            <w:r>
              <w:object w:dxaOrig="5799" w:dyaOrig="4275">
                <v:shape id="_x0000_i1132" type="#_x0000_t75" style="width:289.8pt;height:213.6pt" o:ole="">
                  <v:imagedata r:id="rId228" o:title=""/>
                </v:shape>
                <o:OLEObject Type="Embed" ProgID="Visio.Drawing.11" ShapeID="_x0000_i1132" DrawAspect="Content" ObjectID="_1466495440" r:id="rId229"/>
              </w:object>
            </w:r>
          </w:p>
          <w:p w:rsidR="00506EE7" w:rsidRDefault="00506EE7" w:rsidP="00624A76"/>
          <w:p w:rsidR="00506EE7" w:rsidRDefault="00506EE7" w:rsidP="00624A76"/>
        </w:tc>
      </w:tr>
      <w:tr w:rsidR="00906F67" w:rsidTr="003F1488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85705D" w:rsidP="00624A76">
            <w:r>
              <w:object w:dxaOrig="5799" w:dyaOrig="4275">
                <v:shape id="_x0000_i1133" type="#_x0000_t75" style="width:289.8pt;height:213.6pt" o:ole="">
                  <v:imagedata r:id="rId230" o:title=""/>
                </v:shape>
                <o:OLEObject Type="Embed" ProgID="Visio.Drawing.11" ShapeID="_x0000_i1133" DrawAspect="Content" ObjectID="_1466495441" r:id="rId231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85705D" w:rsidP="00624A76">
            <w:r>
              <w:object w:dxaOrig="5799" w:dyaOrig="4275">
                <v:shape id="_x0000_i1134" type="#_x0000_t75" style="width:289.8pt;height:213.6pt" o:ole="">
                  <v:imagedata r:id="rId232" o:title=""/>
                </v:shape>
                <o:OLEObject Type="Embed" ProgID="Visio.Drawing.11" ShapeID="_x0000_i1134" DrawAspect="Content" ObjectID="_1466495442" r:id="rId233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B259ED" w:rsidRDefault="00B259ED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85705D" w:rsidP="00624A76">
            <w:r>
              <w:object w:dxaOrig="5799" w:dyaOrig="4275">
                <v:shape id="_x0000_i1135" type="#_x0000_t75" style="width:289.8pt;height:213.6pt" o:ole="">
                  <v:imagedata r:id="rId234" o:title=""/>
                </v:shape>
                <o:OLEObject Type="Embed" ProgID="Visio.Drawing.11" ShapeID="_x0000_i1135" DrawAspect="Content" ObjectID="_1466495443" r:id="rId235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85705D" w:rsidP="00624A76">
            <w:r>
              <w:object w:dxaOrig="5799" w:dyaOrig="4275">
                <v:shape id="_x0000_i1136" type="#_x0000_t75" style="width:289.8pt;height:213.6pt" o:ole="">
                  <v:imagedata r:id="rId236" o:title=""/>
                </v:shape>
                <o:OLEObject Type="Embed" ProgID="Visio.Drawing.11" ShapeID="_x0000_i1136" DrawAspect="Content" ObjectID="_1466495444" r:id="rId237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85705D" w:rsidP="00624A76">
            <w:r>
              <w:object w:dxaOrig="5799" w:dyaOrig="4275">
                <v:shape id="_x0000_i1137" type="#_x0000_t75" style="width:289.8pt;height:213.6pt" o:ole="">
                  <v:imagedata r:id="rId238" o:title=""/>
                </v:shape>
                <o:OLEObject Type="Embed" ProgID="Visio.Drawing.11" ShapeID="_x0000_i1137" DrawAspect="Content" ObjectID="_1466495445" r:id="rId23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85705D" w:rsidP="00624A76">
            <w:r>
              <w:object w:dxaOrig="5799" w:dyaOrig="4275">
                <v:shape id="_x0000_i1138" type="#_x0000_t75" style="width:289.8pt;height:213.6pt" o:ole="">
                  <v:imagedata r:id="rId240" o:title=""/>
                </v:shape>
                <o:OLEObject Type="Embed" ProgID="Visio.Drawing.11" ShapeID="_x0000_i1138" DrawAspect="Content" ObjectID="_1466495446" r:id="rId241"/>
              </w:object>
            </w:r>
          </w:p>
          <w:p w:rsidR="00893F03" w:rsidRDefault="00893F03" w:rsidP="00624A76"/>
        </w:tc>
      </w:tr>
      <w:tr w:rsidR="0073178A" w:rsidTr="003F1488">
        <w:tc>
          <w:tcPr>
            <w:tcW w:w="6096" w:type="dxa"/>
            <w:tcBorders>
              <w:bottom w:val="dashed" w:sz="4" w:space="0" w:color="auto"/>
            </w:tcBorders>
          </w:tcPr>
          <w:p w:rsidR="00475537" w:rsidRDefault="00475537" w:rsidP="00624A76"/>
          <w:p w:rsidR="0073178A" w:rsidRDefault="0085705D" w:rsidP="00624A76">
            <w:r>
              <w:object w:dxaOrig="5799" w:dyaOrig="4275">
                <v:shape id="_x0000_i1139" type="#_x0000_t75" style="width:289.8pt;height:213.6pt" o:ole="">
                  <v:imagedata r:id="rId242" o:title=""/>
                </v:shape>
                <o:OLEObject Type="Embed" ProgID="Visio.Drawing.11" ShapeID="_x0000_i1139" DrawAspect="Content" ObjectID="_1466495447" r:id="rId24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475537" w:rsidRDefault="00475537" w:rsidP="00624A76"/>
          <w:p w:rsidR="0073178A" w:rsidRDefault="0085705D" w:rsidP="00624A76">
            <w:r>
              <w:object w:dxaOrig="5799" w:dyaOrig="4275">
                <v:shape id="_x0000_i1140" type="#_x0000_t75" style="width:289.8pt;height:213.6pt" o:ole="">
                  <v:imagedata r:id="rId244" o:title=""/>
                </v:shape>
                <o:OLEObject Type="Embed" ProgID="Visio.Drawing.11" ShapeID="_x0000_i1140" DrawAspect="Content" ObjectID="_1466495448" r:id="rId24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</w:tbl>
    <w:p w:rsidR="003F1488" w:rsidRDefault="003F1488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85705D" w:rsidP="00624A76">
            <w:r>
              <w:object w:dxaOrig="5799" w:dyaOrig="4275">
                <v:shape id="_x0000_i1141" type="#_x0000_t75" style="width:289.8pt;height:213.6pt" o:ole="">
                  <v:imagedata r:id="rId246" o:title=""/>
                </v:shape>
                <o:OLEObject Type="Embed" ProgID="Visio.Drawing.11" ShapeID="_x0000_i1141" DrawAspect="Content" ObjectID="_1466495449" r:id="rId24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42" type="#_x0000_t75" style="width:289.8pt;height:213.6pt" o:ole="">
                  <v:imagedata r:id="rId248" o:title=""/>
                </v:shape>
                <o:OLEObject Type="Embed" ProgID="Visio.Drawing.11" ShapeID="_x0000_i1142" DrawAspect="Content" ObjectID="_1466495450" r:id="rId24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43" type="#_x0000_t75" style="width:289.8pt;height:213.6pt" o:ole="">
                  <v:imagedata r:id="rId250" o:title=""/>
                </v:shape>
                <o:OLEObject Type="Embed" ProgID="Visio.Drawing.11" ShapeID="_x0000_i1143" DrawAspect="Content" ObjectID="_1466495451" r:id="rId25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44" type="#_x0000_t75" style="width:289.8pt;height:213.6pt" o:ole="">
                  <v:imagedata r:id="rId252" o:title=""/>
                </v:shape>
                <o:OLEObject Type="Embed" ProgID="Visio.Drawing.11" ShapeID="_x0000_i1144" DrawAspect="Content" ObjectID="_1466495452" r:id="rId253"/>
              </w:object>
            </w:r>
          </w:p>
          <w:p w:rsidR="00893F03" w:rsidRDefault="00893F03" w:rsidP="00624A76"/>
        </w:tc>
      </w:tr>
      <w:tr w:rsidR="0073178A" w:rsidTr="003F1488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309" type="#_x0000_t75" style="width:289.8pt;height:213.6pt" o:ole="">
                  <v:imagedata r:id="rId254" o:title=""/>
                </v:shape>
                <o:OLEObject Type="Embed" ProgID="Visio.Drawing.11" ShapeID="_x0000_i1309" DrawAspect="Content" ObjectID="_1466495453" r:id="rId25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310" type="#_x0000_t75" style="width:289.8pt;height:213.6pt" o:ole="">
                  <v:imagedata r:id="rId256" o:title=""/>
                </v:shape>
                <o:OLEObject Type="Embed" ProgID="Visio.Drawing.11" ShapeID="_x0000_i1310" DrawAspect="Content" ObjectID="_1466495454" r:id="rId257"/>
              </w:object>
            </w:r>
          </w:p>
          <w:p w:rsidR="0073178A" w:rsidRDefault="0073178A" w:rsidP="00624A76">
            <w:pPr>
              <w:ind w:right="582"/>
            </w:pPr>
          </w:p>
        </w:tc>
      </w:tr>
    </w:tbl>
    <w:p w:rsidR="003F1488" w:rsidRDefault="003F1488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85705D" w:rsidP="00624A76">
            <w:r>
              <w:object w:dxaOrig="5799" w:dyaOrig="4275">
                <v:shape id="_x0000_i1311" type="#_x0000_t75" style="width:289.8pt;height:213.6pt" o:ole="">
                  <v:imagedata r:id="rId258" o:title=""/>
                </v:shape>
                <o:OLEObject Type="Embed" ProgID="Visio.Drawing.11" ShapeID="_x0000_i1311" DrawAspect="Content" ObjectID="_1466495455" r:id="rId25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6136B7" w:rsidP="00624A76">
            <w:r>
              <w:object w:dxaOrig="5799" w:dyaOrig="4275">
                <v:shape id="_x0000_i1313" type="#_x0000_t75" style="width:289.8pt;height:213.6pt" o:ole="">
                  <v:imagedata r:id="rId260" o:title=""/>
                </v:shape>
                <o:OLEObject Type="Embed" ProgID="Visio.Drawing.11" ShapeID="_x0000_i1313" DrawAspect="Content" ObjectID="_1466495456" r:id="rId261"/>
              </w:object>
            </w:r>
          </w:p>
          <w:p w:rsidR="0073178A" w:rsidRDefault="0073178A" w:rsidP="00624A76"/>
        </w:tc>
      </w:tr>
      <w:tr w:rsidR="006136B7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6136B7" w:rsidRDefault="006136B7" w:rsidP="00624A76"/>
          <w:p w:rsidR="006136B7" w:rsidRDefault="006136B7" w:rsidP="00624A76">
            <w:r>
              <w:object w:dxaOrig="5799" w:dyaOrig="4275">
                <v:shape id="_x0000_i1312" type="#_x0000_t75" style="width:289.8pt;height:213.6pt" o:ole="">
                  <v:imagedata r:id="rId262" o:title=""/>
                </v:shape>
                <o:OLEObject Type="Embed" ProgID="Visio.Drawing.11" ShapeID="_x0000_i1312" DrawAspect="Content" ObjectID="_1466495457" r:id="rId263"/>
              </w:object>
            </w:r>
          </w:p>
          <w:p w:rsidR="006136B7" w:rsidRDefault="006136B7" w:rsidP="00624A76"/>
          <w:p w:rsidR="006136B7" w:rsidRDefault="006136B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6136B7" w:rsidRDefault="006136B7" w:rsidP="00624A76"/>
          <w:p w:rsidR="006136B7" w:rsidRDefault="006136B7" w:rsidP="00624A76">
            <w:r>
              <w:object w:dxaOrig="5799" w:dyaOrig="4275">
                <v:shape id="_x0000_i1314" type="#_x0000_t75" style="width:289.8pt;height:213.6pt" o:ole="">
                  <v:imagedata r:id="rId264" o:title=""/>
                </v:shape>
                <o:OLEObject Type="Embed" ProgID="Visio.Drawing.11" ShapeID="_x0000_i1314" DrawAspect="Content" ObjectID="_1466495458" r:id="rId265"/>
              </w:object>
            </w:r>
          </w:p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A5530A"/>
          <w:p w:rsidR="00C9757B" w:rsidRDefault="006136B7" w:rsidP="00A5530A">
            <w:r>
              <w:object w:dxaOrig="5799" w:dyaOrig="4275">
                <v:shape id="_x0000_i1322" type="#_x0000_t75" style="width:289.8pt;height:213.6pt" o:ole="">
                  <v:imagedata r:id="rId266" o:title=""/>
                </v:shape>
                <o:OLEObject Type="Embed" ProgID="Visio.Drawing.11" ShapeID="_x0000_i1322" DrawAspect="Content" ObjectID="_1466495459" r:id="rId267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6136B7" w:rsidP="00A5530A">
            <w:r>
              <w:object w:dxaOrig="5799" w:dyaOrig="4275">
                <v:shape id="_x0000_i1325" type="#_x0000_t75" style="width:289.8pt;height:213.6pt" o:ole="">
                  <v:imagedata r:id="rId268" o:title=""/>
                </v:shape>
                <o:OLEObject Type="Embed" ProgID="Visio.Drawing.11" ShapeID="_x0000_i1325" DrawAspect="Content" ObjectID="_1466495460" r:id="rId269"/>
              </w:object>
            </w:r>
          </w:p>
          <w:p w:rsidR="00C9757B" w:rsidRDefault="00C9757B" w:rsidP="00A5530A"/>
        </w:tc>
      </w:tr>
    </w:tbl>
    <w:p w:rsidR="003F1488" w:rsidRDefault="003F1488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136B7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136B7" w:rsidRDefault="006136B7" w:rsidP="00A5530A"/>
          <w:p w:rsidR="006136B7" w:rsidRDefault="006136B7" w:rsidP="00A5530A">
            <w:r>
              <w:object w:dxaOrig="5799" w:dyaOrig="4275">
                <v:shape id="_x0000_i1318" type="#_x0000_t75" style="width:289.8pt;height:213.6pt" o:ole="">
                  <v:imagedata r:id="rId270" o:title=""/>
                </v:shape>
                <o:OLEObject Type="Embed" ProgID="Visio.Drawing.11" ShapeID="_x0000_i1318" DrawAspect="Content" ObjectID="_1466495461" r:id="rId271"/>
              </w:object>
            </w:r>
          </w:p>
          <w:p w:rsidR="006136B7" w:rsidRDefault="006136B7" w:rsidP="00A5530A"/>
          <w:p w:rsidR="006136B7" w:rsidRDefault="006136B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136B7" w:rsidRDefault="006136B7" w:rsidP="00A5530A"/>
          <w:p w:rsidR="006136B7" w:rsidRDefault="006136B7" w:rsidP="00A5530A">
            <w:r>
              <w:object w:dxaOrig="5799" w:dyaOrig="4275">
                <v:shape id="_x0000_i1329" type="#_x0000_t75" style="width:289.8pt;height:213.6pt" o:ole="">
                  <v:imagedata r:id="rId272" o:title=""/>
                </v:shape>
                <o:OLEObject Type="Embed" ProgID="Visio.Drawing.11" ShapeID="_x0000_i1329" DrawAspect="Content" ObjectID="_1466495462" r:id="rId273"/>
              </w:object>
            </w:r>
          </w:p>
        </w:tc>
      </w:tr>
      <w:tr w:rsidR="006136B7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136B7" w:rsidRDefault="006136B7" w:rsidP="00A5530A"/>
          <w:p w:rsidR="006136B7" w:rsidRDefault="006136B7" w:rsidP="00A5530A">
            <w:r>
              <w:object w:dxaOrig="5799" w:dyaOrig="4275">
                <v:shape id="_x0000_i1333" type="#_x0000_t75" style="width:289.8pt;height:213.6pt" o:ole="">
                  <v:imagedata r:id="rId274" o:title=""/>
                </v:shape>
                <o:OLEObject Type="Embed" ProgID="Visio.Drawing.11" ShapeID="_x0000_i1333" DrawAspect="Content" ObjectID="_1466495463" r:id="rId275"/>
              </w:object>
            </w:r>
          </w:p>
          <w:p w:rsidR="006136B7" w:rsidRDefault="006136B7" w:rsidP="00A5530A"/>
          <w:p w:rsidR="006136B7" w:rsidRDefault="006136B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136B7" w:rsidRDefault="006136B7" w:rsidP="00A5530A"/>
          <w:p w:rsidR="006136B7" w:rsidRDefault="006136B7" w:rsidP="00A5530A">
            <w:r>
              <w:object w:dxaOrig="5799" w:dyaOrig="4275">
                <v:shape id="_x0000_i1338" type="#_x0000_t75" style="width:289.8pt;height:213.6pt" o:ole="">
                  <v:imagedata r:id="rId276" o:title=""/>
                </v:shape>
                <o:OLEObject Type="Embed" ProgID="Visio.Drawing.11" ShapeID="_x0000_i1338" DrawAspect="Content" ObjectID="_1466495464" r:id="rId277"/>
              </w:object>
            </w:r>
          </w:p>
        </w:tc>
      </w:tr>
      <w:tr w:rsidR="00C9757B" w:rsidTr="00A5530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6136B7" w:rsidP="00A5530A">
            <w:r>
              <w:object w:dxaOrig="5799" w:dyaOrig="4275">
                <v:shape id="_x0000_i1339" type="#_x0000_t75" style="width:289.8pt;height:213.6pt" o:ole="">
                  <v:imagedata r:id="rId278" o:title=""/>
                </v:shape>
                <o:OLEObject Type="Embed" ProgID="Visio.Drawing.11" ShapeID="_x0000_i1339" DrawAspect="Content" ObjectID="_1466495465" r:id="rId279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AA4E0D" w:rsidP="00A5530A">
            <w:r>
              <w:object w:dxaOrig="5799" w:dyaOrig="4275">
                <v:shape id="_x0000_i1152" type="#_x0000_t75" style="width:289.8pt;height:213.6pt" o:ole="">
                  <v:imagedata r:id="rId278" o:title=""/>
                </v:shape>
                <o:OLEObject Type="Embed" ProgID="Visio.Drawing.11" ShapeID="_x0000_i1152" DrawAspect="Content" ObjectID="_1466495466" r:id="rId280"/>
              </w:object>
            </w:r>
          </w:p>
          <w:p w:rsidR="00C9757B" w:rsidRDefault="00C9757B" w:rsidP="00A5530A"/>
        </w:tc>
      </w:tr>
    </w:tbl>
    <w:p w:rsidR="003F1488" w:rsidRDefault="003F1488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3F1488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AA4E0D" w:rsidP="00A5530A">
            <w:r>
              <w:object w:dxaOrig="5799" w:dyaOrig="4275">
                <v:shape id="_x0000_i1153" type="#_x0000_t75" style="width:289.8pt;height:213.6pt" o:ole="">
                  <v:imagedata r:id="rId281" o:title=""/>
                </v:shape>
                <o:OLEObject Type="Embed" ProgID="Visio.Drawing.11" ShapeID="_x0000_i1153" DrawAspect="Content" ObjectID="_1466495467" r:id="rId282"/>
              </w:object>
            </w:r>
          </w:p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AA4E0D" w:rsidP="00A5530A">
            <w:r>
              <w:object w:dxaOrig="5799" w:dyaOrig="4275">
                <v:shape id="_x0000_i1154" type="#_x0000_t75" style="width:289.8pt;height:213.6pt" o:ole="">
                  <v:imagedata r:id="rId283" o:title=""/>
                </v:shape>
                <o:OLEObject Type="Embed" ProgID="Visio.Drawing.11" ShapeID="_x0000_i1154" DrawAspect="Content" ObjectID="_1466495468" r:id="rId284"/>
              </w:object>
            </w:r>
          </w:p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85705D" w:rsidP="00A5530A">
            <w:r>
              <w:object w:dxaOrig="5799" w:dyaOrig="4275">
                <v:shape id="_x0000_i1155" type="#_x0000_t75" style="width:289.8pt;height:213.6pt" o:ole="">
                  <v:imagedata r:id="rId285" o:title=""/>
                </v:shape>
                <o:OLEObject Type="Embed" ProgID="Visio.Drawing.11" ShapeID="_x0000_i1155" DrawAspect="Content" ObjectID="_1466495469" r:id="rId286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85705D" w:rsidP="00A5530A">
            <w:r>
              <w:object w:dxaOrig="5799" w:dyaOrig="4275">
                <v:shape id="_x0000_i1156" type="#_x0000_t75" style="width:289.8pt;height:213.6pt" o:ole="">
                  <v:imagedata r:id="rId287" o:title=""/>
                </v:shape>
                <o:OLEObject Type="Embed" ProgID="Visio.Drawing.11" ShapeID="_x0000_i1156" DrawAspect="Content" ObjectID="_1466495470" r:id="rId288"/>
              </w:object>
            </w:r>
          </w:p>
        </w:tc>
      </w:tr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85705D" w:rsidP="00A5530A">
            <w:r>
              <w:object w:dxaOrig="5799" w:dyaOrig="4275">
                <v:shape id="_x0000_i1157" type="#_x0000_t75" style="width:289.8pt;height:213.6pt" o:ole="">
                  <v:imagedata r:id="rId289" o:title=""/>
                </v:shape>
                <o:OLEObject Type="Embed" ProgID="Visio.Drawing.11" ShapeID="_x0000_i1157" DrawAspect="Content" ObjectID="_1466495471" r:id="rId290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85705D" w:rsidP="00A5530A">
            <w:r>
              <w:object w:dxaOrig="5799" w:dyaOrig="4275">
                <v:shape id="_x0000_i1158" type="#_x0000_t75" style="width:289.8pt;height:213.6pt" o:ole="">
                  <v:imagedata r:id="rId291" o:title=""/>
                </v:shape>
                <o:OLEObject Type="Embed" ProgID="Visio.Drawing.11" ShapeID="_x0000_i1158" DrawAspect="Content" ObjectID="_1466495472" r:id="rId292"/>
              </w:object>
            </w:r>
          </w:p>
        </w:tc>
      </w:tr>
    </w:tbl>
    <w:p w:rsidR="003F1488" w:rsidRDefault="003F1488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AA4E0D" w:rsidP="00624A76">
            <w:r>
              <w:object w:dxaOrig="5799" w:dyaOrig="4275">
                <v:shape id="_x0000_i1163" type="#_x0000_t75" style="width:289.8pt;height:213.6pt" o:ole="">
                  <v:imagedata r:id="rId293" o:title=""/>
                </v:shape>
                <o:OLEObject Type="Embed" ProgID="Visio.Drawing.11" ShapeID="_x0000_i1163" DrawAspect="Content" ObjectID="_1466495473" r:id="rId294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AA4E0D" w:rsidP="00624A76">
            <w:r>
              <w:object w:dxaOrig="5799" w:dyaOrig="4275">
                <v:shape id="_x0000_i1164" type="#_x0000_t75" style="width:289.8pt;height:213.6pt" o:ole="">
                  <v:imagedata r:id="rId295" o:title=""/>
                </v:shape>
                <o:OLEObject Type="Embed" ProgID="Visio.Drawing.11" ShapeID="_x0000_i1164" DrawAspect="Content" ObjectID="_1466495474" r:id="rId296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AA4E0D" w:rsidP="00624A76">
            <w:r>
              <w:object w:dxaOrig="5799" w:dyaOrig="4275">
                <v:shape id="_x0000_i1165" type="#_x0000_t75" style="width:289.8pt;height:213.6pt" o:ole="">
                  <v:imagedata r:id="rId297" o:title=""/>
                </v:shape>
                <o:OLEObject Type="Embed" ProgID="Visio.Drawing.11" ShapeID="_x0000_i1165" DrawAspect="Content" ObjectID="_1466495475" r:id="rId298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AA4E0D" w:rsidP="00624A76">
            <w:r>
              <w:object w:dxaOrig="5799" w:dyaOrig="4275">
                <v:shape id="_x0000_i1166" type="#_x0000_t75" style="width:289.8pt;height:213.6pt" o:ole="">
                  <v:imagedata r:id="rId299" o:title=""/>
                </v:shape>
                <o:OLEObject Type="Embed" ProgID="Visio.Drawing.11" ShapeID="_x0000_i1166" DrawAspect="Content" ObjectID="_1466495476" r:id="rId300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AA4E0D" w:rsidP="00624A76">
            <w:r>
              <w:object w:dxaOrig="5799" w:dyaOrig="4275">
                <v:shape id="_x0000_i1167" type="#_x0000_t75" style="width:289.8pt;height:213.6pt" o:ole="">
                  <v:imagedata r:id="rId301" o:title=""/>
                </v:shape>
                <o:OLEObject Type="Embed" ProgID="Visio.Drawing.11" ShapeID="_x0000_i1167" DrawAspect="Content" ObjectID="_1466495477" r:id="rId302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AA4E0D" w:rsidP="00624A76">
            <w:r>
              <w:object w:dxaOrig="5799" w:dyaOrig="4275">
                <v:shape id="_x0000_i1168" type="#_x0000_t75" style="width:289.8pt;height:213.6pt" o:ole="">
                  <v:imagedata r:id="rId303" o:title=""/>
                </v:shape>
                <o:OLEObject Type="Embed" ProgID="Visio.Drawing.11" ShapeID="_x0000_i1168" DrawAspect="Content" ObjectID="_1466495478" r:id="rId304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69" type="#_x0000_t75" style="width:289.8pt;height:213.6pt" o:ole="">
                  <v:imagedata r:id="rId305" o:title=""/>
                </v:shape>
                <o:OLEObject Type="Embed" ProgID="Visio.Drawing.11" ShapeID="_x0000_i1169" DrawAspect="Content" ObjectID="_1466495479" r:id="rId306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70" type="#_x0000_t75" style="width:289.8pt;height:213.6pt" o:ole="">
                  <v:imagedata r:id="rId307" o:title=""/>
                </v:shape>
                <o:OLEObject Type="Embed" ProgID="Visio.Drawing.11" ShapeID="_x0000_i1170" DrawAspect="Content" ObjectID="_1466495480" r:id="rId308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A5530A">
        <w:tc>
          <w:tcPr>
            <w:tcW w:w="6096" w:type="dxa"/>
          </w:tcPr>
          <w:p w:rsidR="00FD4A3C" w:rsidRDefault="00FD4A3C" w:rsidP="00A5530A"/>
          <w:p w:rsidR="00FD4A3C" w:rsidRDefault="00AA4E0D" w:rsidP="00A5530A">
            <w:r>
              <w:object w:dxaOrig="5799" w:dyaOrig="4275">
                <v:shape id="_x0000_i1171" type="#_x0000_t75" style="width:289.8pt;height:213.6pt" o:ole="">
                  <v:imagedata r:id="rId309" o:title=""/>
                </v:shape>
                <o:OLEObject Type="Embed" ProgID="Visio.Drawing.11" ShapeID="_x0000_i1171" DrawAspect="Content" ObjectID="_1466495481" r:id="rId310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</w:tcPr>
          <w:p w:rsidR="00FD4A3C" w:rsidRDefault="00FD4A3C" w:rsidP="00A5530A"/>
          <w:p w:rsidR="00FD4A3C" w:rsidRDefault="00AA4E0D" w:rsidP="00A5530A">
            <w:r>
              <w:object w:dxaOrig="5799" w:dyaOrig="4275">
                <v:shape id="_x0000_i1172" type="#_x0000_t75" style="width:289.8pt;height:213.6pt" o:ole="">
                  <v:imagedata r:id="rId311" o:title=""/>
                </v:shape>
                <o:OLEObject Type="Embed" ProgID="Visio.Drawing.11" ShapeID="_x0000_i1172" DrawAspect="Content" ObjectID="_1466495482" r:id="rId312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AA4E0D" w:rsidP="00A5530A">
            <w:r>
              <w:object w:dxaOrig="5799" w:dyaOrig="4275">
                <v:shape id="_x0000_i1173" type="#_x0000_t75" style="width:289.8pt;height:213.6pt" o:ole="">
                  <v:imagedata r:id="rId313" o:title=""/>
                </v:shape>
                <o:OLEObject Type="Embed" ProgID="Visio.Drawing.11" ShapeID="_x0000_i1173" DrawAspect="Content" ObjectID="_1466495483" r:id="rId314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AA4E0D" w:rsidP="00A5530A">
            <w:r>
              <w:object w:dxaOrig="5799" w:dyaOrig="4275">
                <v:shape id="_x0000_i1174" type="#_x0000_t75" style="width:289.8pt;height:213.6pt" o:ole="">
                  <v:imagedata r:id="rId315" o:title=""/>
                </v:shape>
                <o:OLEObject Type="Embed" ProgID="Visio.Drawing.11" ShapeID="_x0000_i1174" DrawAspect="Content" ObjectID="_1466495484" r:id="rId316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AA4E0D" w:rsidP="00A5530A">
            <w:r>
              <w:object w:dxaOrig="5799" w:dyaOrig="4275">
                <v:shape id="_x0000_i1175" type="#_x0000_t75" style="width:289.8pt;height:213.6pt" o:ole="">
                  <v:imagedata r:id="rId317" o:title=""/>
                </v:shape>
                <o:OLEObject Type="Embed" ProgID="Visio.Drawing.11" ShapeID="_x0000_i1175" DrawAspect="Content" ObjectID="_1466495485" r:id="rId318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AA4E0D" w:rsidP="00A5530A">
            <w:r>
              <w:object w:dxaOrig="5799" w:dyaOrig="4275">
                <v:shape id="_x0000_i1176" type="#_x0000_t75" style="width:289.8pt;height:213.6pt" o:ole="">
                  <v:imagedata r:id="rId319" o:title=""/>
                </v:shape>
                <o:OLEObject Type="Embed" ProgID="Visio.Drawing.11" ShapeID="_x0000_i1176" DrawAspect="Content" ObjectID="_1466495486" r:id="rId320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AA4E0D" w:rsidP="00A5530A">
            <w:r>
              <w:object w:dxaOrig="5799" w:dyaOrig="4275">
                <v:shape id="_x0000_i1177" type="#_x0000_t75" style="width:289.8pt;height:213.6pt" o:ole="">
                  <v:imagedata r:id="rId321" o:title=""/>
                </v:shape>
                <o:OLEObject Type="Embed" ProgID="Visio.Drawing.11" ShapeID="_x0000_i1177" DrawAspect="Content" ObjectID="_1466495487" r:id="rId322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AA4E0D" w:rsidP="00A5530A">
            <w:r>
              <w:object w:dxaOrig="5799" w:dyaOrig="4275">
                <v:shape id="_x0000_i1178" type="#_x0000_t75" style="width:289.8pt;height:213.6pt" o:ole="">
                  <v:imagedata r:id="rId323" o:title=""/>
                </v:shape>
                <o:OLEObject Type="Embed" ProgID="Visio.Drawing.11" ShapeID="_x0000_i1178" DrawAspect="Content" ObjectID="_1466495488" r:id="rId324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AA4E0D" w:rsidP="00A5530A">
            <w:r>
              <w:object w:dxaOrig="5799" w:dyaOrig="4275">
                <v:shape id="_x0000_i1179" type="#_x0000_t75" style="width:289.8pt;height:213.6pt" o:ole="">
                  <v:imagedata r:id="rId325" o:title=""/>
                </v:shape>
                <o:OLEObject Type="Embed" ProgID="Visio.Drawing.11" ShapeID="_x0000_i1179" DrawAspect="Content" ObjectID="_1466495489" r:id="rId326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AA4E0D" w:rsidP="00A5530A">
            <w:r>
              <w:object w:dxaOrig="5799" w:dyaOrig="4275">
                <v:shape id="_x0000_i1180" type="#_x0000_t75" style="width:289.8pt;height:213.6pt" o:ole="">
                  <v:imagedata r:id="rId327" o:title=""/>
                </v:shape>
                <o:OLEObject Type="Embed" ProgID="Visio.Drawing.11" ShapeID="_x0000_i1180" DrawAspect="Content" ObjectID="_1466495490" r:id="rId328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81" type="#_x0000_t75" style="width:289.8pt;height:213.6pt" o:ole="">
                  <v:imagedata r:id="rId329" o:title=""/>
                </v:shape>
                <o:OLEObject Type="Embed" ProgID="Visio.Drawing.11" ShapeID="_x0000_i1181" DrawAspect="Content" ObjectID="_1466495491" r:id="rId330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82" type="#_x0000_t75" style="width:289.8pt;height:213.6pt" o:ole="">
                  <v:imagedata r:id="rId331" o:title=""/>
                </v:shape>
                <o:OLEObject Type="Embed" ProgID="Visio.Drawing.11" ShapeID="_x0000_i1182" DrawAspect="Content" ObjectID="_1466495492" r:id="rId332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83" type="#_x0000_t75" style="width:289.8pt;height:213.6pt" o:ole="">
                  <v:imagedata r:id="rId333" o:title=""/>
                </v:shape>
                <o:OLEObject Type="Embed" ProgID="Visio.Drawing.11" ShapeID="_x0000_i1183" DrawAspect="Content" ObjectID="_1466495493" r:id="rId334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AA4E0D" w:rsidP="00624A76">
            <w:r>
              <w:object w:dxaOrig="5799" w:dyaOrig="4275">
                <v:shape id="_x0000_i1184" type="#_x0000_t75" style="width:289.8pt;height:213.6pt" o:ole="">
                  <v:imagedata r:id="rId335" o:title=""/>
                </v:shape>
                <o:OLEObject Type="Embed" ProgID="Visio.Drawing.11" ShapeID="_x0000_i1184" DrawAspect="Content" ObjectID="_1466495494" r:id="rId336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A5530A"/>
          <w:p w:rsidR="006A693C" w:rsidRDefault="00454E24" w:rsidP="00A5530A">
            <w:r>
              <w:object w:dxaOrig="5799" w:dyaOrig="4275">
                <v:shape id="_x0000_i1185" type="#_x0000_t75" style="width:289.8pt;height:213.6pt" o:ole="">
                  <v:imagedata r:id="rId337" o:title=""/>
                </v:shape>
                <o:OLEObject Type="Embed" ProgID="Visio.Drawing.11" ShapeID="_x0000_i1185" DrawAspect="Content" ObjectID="_1466495495" r:id="rId338"/>
              </w:object>
            </w:r>
          </w:p>
          <w:p w:rsidR="006A693C" w:rsidRDefault="006A693C" w:rsidP="00A5530A"/>
          <w:p w:rsidR="006A693C" w:rsidRDefault="006A69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A5530A"/>
          <w:p w:rsidR="006A693C" w:rsidRDefault="00B46B8C" w:rsidP="00A5530A">
            <w:r>
              <w:object w:dxaOrig="5799" w:dyaOrig="4275">
                <v:shape id="_x0000_i1186" type="#_x0000_t75" style="width:289.8pt;height:213.6pt" o:ole="">
                  <v:imagedata r:id="rId339" o:title=""/>
                </v:shape>
                <o:OLEObject Type="Embed" ProgID="Visio.Drawing.11" ShapeID="_x0000_i1186" DrawAspect="Content" ObjectID="_1466495496" r:id="rId340"/>
              </w:object>
            </w:r>
          </w:p>
          <w:p w:rsidR="006A693C" w:rsidRDefault="006A693C" w:rsidP="00A5530A"/>
          <w:p w:rsidR="006A693C" w:rsidRDefault="006A693C" w:rsidP="00A5530A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B46B8C" w:rsidP="00A5530A">
            <w:r>
              <w:object w:dxaOrig="5799" w:dyaOrig="4275">
                <v:shape id="_x0000_i1187" type="#_x0000_t75" style="width:289.8pt;height:213.6pt" o:ole="">
                  <v:imagedata r:id="rId341" o:title=""/>
                </v:shape>
                <o:OLEObject Type="Embed" ProgID="Visio.Drawing.11" ShapeID="_x0000_i1187" DrawAspect="Content" ObjectID="_1466495497" r:id="rId342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B46B8C" w:rsidP="00A5530A">
            <w:r>
              <w:object w:dxaOrig="5799" w:dyaOrig="4275">
                <v:shape id="_x0000_i1188" type="#_x0000_t75" style="width:289.8pt;height:213.6pt" o:ole="">
                  <v:imagedata r:id="rId343" o:title=""/>
                </v:shape>
                <o:OLEObject Type="Embed" ProgID="Visio.Drawing.11" ShapeID="_x0000_i1188" DrawAspect="Content" ObjectID="_1466495498" r:id="rId344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B46B8C" w:rsidP="00A5530A">
            <w:r>
              <w:object w:dxaOrig="5799" w:dyaOrig="4275">
                <v:shape id="_x0000_i1189" type="#_x0000_t75" style="width:289.8pt;height:213.6pt" o:ole="">
                  <v:imagedata r:id="rId345" o:title=""/>
                </v:shape>
                <o:OLEObject Type="Embed" ProgID="Visio.Drawing.11" ShapeID="_x0000_i1189" DrawAspect="Content" ObjectID="_1466495499" r:id="rId346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B46B8C" w:rsidP="00A5530A">
            <w:r>
              <w:object w:dxaOrig="5799" w:dyaOrig="4275">
                <v:shape id="_x0000_i1190" type="#_x0000_t75" style="width:289.8pt;height:213.6pt" o:ole="">
                  <v:imagedata r:id="rId347" o:title=""/>
                </v:shape>
                <o:OLEObject Type="Embed" ProgID="Visio.Drawing.11" ShapeID="_x0000_i1190" DrawAspect="Content" ObjectID="_1466495500" r:id="rId348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B46B8C" w:rsidP="00A5530A">
            <w:r>
              <w:object w:dxaOrig="5799" w:dyaOrig="4275">
                <v:shape id="_x0000_i1191" type="#_x0000_t75" style="width:289.8pt;height:213.6pt" o:ole="">
                  <v:imagedata r:id="rId349" o:title=""/>
                </v:shape>
                <o:OLEObject Type="Embed" ProgID="Visio.Drawing.11" ShapeID="_x0000_i1191" DrawAspect="Content" ObjectID="_1466495501" r:id="rId350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B46B8C" w:rsidP="00A5530A">
            <w:r>
              <w:object w:dxaOrig="5799" w:dyaOrig="4275">
                <v:shape id="_x0000_i1192" type="#_x0000_t75" style="width:289.8pt;height:213.6pt" o:ole="">
                  <v:imagedata r:id="rId351" o:title=""/>
                </v:shape>
                <o:OLEObject Type="Embed" ProgID="Visio.Drawing.11" ShapeID="_x0000_i1192" DrawAspect="Content" ObjectID="_1466495502" r:id="rId352"/>
              </w:object>
            </w:r>
          </w:p>
          <w:p w:rsidR="005F2285" w:rsidRDefault="005F2285" w:rsidP="00A5530A"/>
          <w:p w:rsidR="005F2285" w:rsidRDefault="005F2285" w:rsidP="00A5530A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F24FA"/>
    <w:rsid w:val="00112D81"/>
    <w:rsid w:val="002A2181"/>
    <w:rsid w:val="00345A97"/>
    <w:rsid w:val="00370FB4"/>
    <w:rsid w:val="003A48BC"/>
    <w:rsid w:val="003F1488"/>
    <w:rsid w:val="00454E24"/>
    <w:rsid w:val="00475537"/>
    <w:rsid w:val="004976B1"/>
    <w:rsid w:val="00506EE7"/>
    <w:rsid w:val="00542331"/>
    <w:rsid w:val="005F2285"/>
    <w:rsid w:val="006136B7"/>
    <w:rsid w:val="00624A76"/>
    <w:rsid w:val="006A693C"/>
    <w:rsid w:val="0073178A"/>
    <w:rsid w:val="00740572"/>
    <w:rsid w:val="00787890"/>
    <w:rsid w:val="007D2B73"/>
    <w:rsid w:val="007D4BF0"/>
    <w:rsid w:val="0085705D"/>
    <w:rsid w:val="00893F03"/>
    <w:rsid w:val="008D6730"/>
    <w:rsid w:val="00906F67"/>
    <w:rsid w:val="00927C1F"/>
    <w:rsid w:val="00A41777"/>
    <w:rsid w:val="00A5530A"/>
    <w:rsid w:val="00AA4E0D"/>
    <w:rsid w:val="00AB0383"/>
    <w:rsid w:val="00AB1E30"/>
    <w:rsid w:val="00AF4125"/>
    <w:rsid w:val="00B259ED"/>
    <w:rsid w:val="00B46B8C"/>
    <w:rsid w:val="00B64A3B"/>
    <w:rsid w:val="00BE7639"/>
    <w:rsid w:val="00C9757B"/>
    <w:rsid w:val="00CE6A8F"/>
    <w:rsid w:val="00D9176C"/>
    <w:rsid w:val="00DE306B"/>
    <w:rsid w:val="00E94E2A"/>
    <w:rsid w:val="00E962DB"/>
    <w:rsid w:val="00EB13CC"/>
    <w:rsid w:val="00F4333B"/>
    <w:rsid w:val="00FA2745"/>
    <w:rsid w:val="00FA385E"/>
    <w:rsid w:val="00FC3857"/>
    <w:rsid w:val="00FD4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image" Target="media/image147.emf"/><Relationship Id="rId303" Type="http://schemas.openxmlformats.org/officeDocument/2006/relationships/image" Target="media/image149.emf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oleObject" Target="embeddings/oleObject160.bin"/><Relationship Id="rId345" Type="http://schemas.openxmlformats.org/officeDocument/2006/relationships/image" Target="media/image170.emf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image" Target="media/image142.emf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oleObject" Target="embeddings/oleObject155.bin"/><Relationship Id="rId335" Type="http://schemas.openxmlformats.org/officeDocument/2006/relationships/image" Target="media/image165.emf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oleObject" Target="embeddings/oleObject143.bin"/><Relationship Id="rId304" Type="http://schemas.openxmlformats.org/officeDocument/2006/relationships/oleObject" Target="embeddings/oleObject150.bin"/><Relationship Id="rId325" Type="http://schemas.openxmlformats.org/officeDocument/2006/relationships/image" Target="media/image160.emf"/><Relationship Id="rId346" Type="http://schemas.openxmlformats.org/officeDocument/2006/relationships/oleObject" Target="embeddings/oleObject171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oleObject" Target="embeddings/oleObject138.bin"/><Relationship Id="rId315" Type="http://schemas.openxmlformats.org/officeDocument/2006/relationships/image" Target="media/image155.emf"/><Relationship Id="rId336" Type="http://schemas.openxmlformats.org/officeDocument/2006/relationships/oleObject" Target="embeddings/oleObject166.bin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image" Target="media/image143.emf"/><Relationship Id="rId305" Type="http://schemas.openxmlformats.org/officeDocument/2006/relationships/image" Target="media/image150.emf"/><Relationship Id="rId326" Type="http://schemas.openxmlformats.org/officeDocument/2006/relationships/oleObject" Target="embeddings/oleObject161.bin"/><Relationship Id="rId347" Type="http://schemas.openxmlformats.org/officeDocument/2006/relationships/image" Target="media/image171.emf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image" Target="media/image138.emf"/><Relationship Id="rId316" Type="http://schemas.openxmlformats.org/officeDocument/2006/relationships/oleObject" Target="embeddings/oleObject156.bin"/><Relationship Id="rId337" Type="http://schemas.openxmlformats.org/officeDocument/2006/relationships/image" Target="media/image166.emf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oleObject" Target="embeddings/oleObject144.bin"/><Relationship Id="rId306" Type="http://schemas.openxmlformats.org/officeDocument/2006/relationships/oleObject" Target="embeddings/oleObject151.bin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image" Target="media/image161.emf"/><Relationship Id="rId348" Type="http://schemas.openxmlformats.org/officeDocument/2006/relationships/oleObject" Target="embeddings/oleObject172.bin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oleObject" Target="embeddings/oleObject139.bin"/><Relationship Id="rId317" Type="http://schemas.openxmlformats.org/officeDocument/2006/relationships/image" Target="media/image156.emf"/><Relationship Id="rId338" Type="http://schemas.openxmlformats.org/officeDocument/2006/relationships/oleObject" Target="embeddings/oleObject167.bin"/><Relationship Id="rId8" Type="http://schemas.openxmlformats.org/officeDocument/2006/relationships/image" Target="media/image2.emf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219" Type="http://schemas.openxmlformats.org/officeDocument/2006/relationships/oleObject" Target="embeddings/oleObject107.bin"/><Relationship Id="rId230" Type="http://schemas.openxmlformats.org/officeDocument/2006/relationships/image" Target="media/image113.emf"/><Relationship Id="rId251" Type="http://schemas.openxmlformats.org/officeDocument/2006/relationships/oleObject" Target="embeddings/oleObject12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4.emf"/><Relationship Id="rId293" Type="http://schemas.openxmlformats.org/officeDocument/2006/relationships/image" Target="media/image144.emf"/><Relationship Id="rId307" Type="http://schemas.openxmlformats.org/officeDocument/2006/relationships/image" Target="media/image151.emf"/><Relationship Id="rId328" Type="http://schemas.openxmlformats.org/officeDocument/2006/relationships/oleObject" Target="embeddings/oleObject162.bin"/><Relationship Id="rId349" Type="http://schemas.openxmlformats.org/officeDocument/2006/relationships/image" Target="media/image172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79" Type="http://schemas.openxmlformats.org/officeDocument/2006/relationships/oleObject" Target="embeddings/oleObject87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oleObject" Target="embeddings/oleObject142.bin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image" Target="media/image139.emf"/><Relationship Id="rId313" Type="http://schemas.openxmlformats.org/officeDocument/2006/relationships/image" Target="media/image154.emf"/><Relationship Id="rId318" Type="http://schemas.openxmlformats.org/officeDocument/2006/relationships/oleObject" Target="embeddings/oleObject157.bin"/><Relationship Id="rId339" Type="http://schemas.openxmlformats.org/officeDocument/2006/relationships/image" Target="media/image167.emf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334" Type="http://schemas.openxmlformats.org/officeDocument/2006/relationships/oleObject" Target="embeddings/oleObject165.bin"/><Relationship Id="rId350" Type="http://schemas.openxmlformats.org/officeDocument/2006/relationships/oleObject" Target="embeddings/oleObject173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oleObject" Target="embeddings/oleObject145.bin"/><Relationship Id="rId308" Type="http://schemas.openxmlformats.org/officeDocument/2006/relationships/oleObject" Target="embeddings/oleObject152.bin"/><Relationship Id="rId329" Type="http://schemas.openxmlformats.org/officeDocument/2006/relationships/image" Target="media/image162.emf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340" Type="http://schemas.openxmlformats.org/officeDocument/2006/relationships/oleObject" Target="embeddings/oleObject168.bin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oleObject" Target="embeddings/oleObject140.bin"/><Relationship Id="rId319" Type="http://schemas.openxmlformats.org/officeDocument/2006/relationships/image" Target="media/image157.emf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oleObject" Target="embeddings/oleObject163.bin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351" Type="http://schemas.openxmlformats.org/officeDocument/2006/relationships/image" Target="media/image173.emf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image" Target="media/image145.emf"/><Relationship Id="rId309" Type="http://schemas.openxmlformats.org/officeDocument/2006/relationships/image" Target="media/image152.emf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oleObject" Target="embeddings/oleObject158.bin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341" Type="http://schemas.openxmlformats.org/officeDocument/2006/relationships/image" Target="media/image168.emf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image" Target="media/image140.emf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oleObject" Target="embeddings/oleObject153.bin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image" Target="media/image163.emf"/><Relationship Id="rId352" Type="http://schemas.openxmlformats.org/officeDocument/2006/relationships/oleObject" Target="embeddings/oleObject174.bin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oleObject" Target="embeddings/oleObject146.bin"/><Relationship Id="rId300" Type="http://schemas.openxmlformats.org/officeDocument/2006/relationships/oleObject" Target="embeddings/oleObject148.bin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image" Target="media/image158.emf"/><Relationship Id="rId342" Type="http://schemas.openxmlformats.org/officeDocument/2006/relationships/oleObject" Target="embeddings/oleObject169.bin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oleObject" Target="embeddings/oleObject141.bin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image" Target="media/image153.emf"/><Relationship Id="rId332" Type="http://schemas.openxmlformats.org/officeDocument/2006/relationships/oleObject" Target="embeddings/oleObject164.bin"/><Relationship Id="rId353" Type="http://schemas.openxmlformats.org/officeDocument/2006/relationships/fontTable" Target="fontTable.xml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image" Target="media/image146.emf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image" Target="media/image148.emf"/><Relationship Id="rId322" Type="http://schemas.openxmlformats.org/officeDocument/2006/relationships/oleObject" Target="embeddings/oleObject159.bin"/><Relationship Id="rId343" Type="http://schemas.openxmlformats.org/officeDocument/2006/relationships/image" Target="media/image169.emf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image" Target="media/image141.emf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oleObject" Target="embeddings/oleObject154.bin"/><Relationship Id="rId333" Type="http://schemas.openxmlformats.org/officeDocument/2006/relationships/image" Target="media/image164.emf"/><Relationship Id="rId354" Type="http://schemas.openxmlformats.org/officeDocument/2006/relationships/theme" Target="theme/theme1.xml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5" Type="http://schemas.openxmlformats.org/officeDocument/2006/relationships/oleObject" Target="embeddings/oleObject115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oleObject" Target="embeddings/oleObject147.bin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302" Type="http://schemas.openxmlformats.org/officeDocument/2006/relationships/oleObject" Target="embeddings/oleObject149.bin"/><Relationship Id="rId323" Type="http://schemas.openxmlformats.org/officeDocument/2006/relationships/image" Target="media/image159.emf"/><Relationship Id="rId344" Type="http://schemas.openxmlformats.org/officeDocument/2006/relationships/oleObject" Target="embeddings/oleObject170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2F8B7A-029F-4F6A-A51F-D87C86A906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401C9F2F.dotm</Template>
  <TotalTime>0</TotalTime>
  <Pages>29</Pages>
  <Words>772</Words>
  <Characters>4865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5626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2014-07-10T08:41:00Z</dcterms:created>
  <dcterms:modified xsi:type="dcterms:W3CDTF">2014-07-10T08:41:00Z</dcterms:modified>
</cp:coreProperties>
</file>