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584A614" w14:textId="77777777" w:rsidR="009648FA" w:rsidRDefault="009648FA" w:rsidP="009648FA">
      <w:pPr>
        <w:spacing w:after="200"/>
        <w:rPr>
          <w:sz w:val="44"/>
        </w:rPr>
      </w:pPr>
    </w:p>
    <w:p w14:paraId="2CE4339F" w14:textId="77777777" w:rsidR="009648FA" w:rsidRDefault="005B1935" w:rsidP="009648FA">
      <w:pPr>
        <w:spacing w:after="200"/>
        <w:rPr>
          <w:sz w:val="44"/>
        </w:rPr>
      </w:pPr>
      <w:r>
        <w:rPr>
          <w:noProof/>
          <w:sz w:val="44"/>
          <w:lang w:eastAsia="de-DE"/>
        </w:rPr>
        <w:pict w14:anchorId="6A622DB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-10.6pt;margin-top:42.25pt;width:240.15pt;height:538.1pt;z-index:251664384;mso-position-horizontal-relative:margin;mso-position-vertical-relative:margin">
            <v:imagedata r:id="rId8" o:title=""/>
            <w10:wrap type="square" anchorx="margin" anchory="margin"/>
          </v:shape>
          <o:OLEObject Type="Embed" ProgID="Visio.Drawing.11" ShapeID="_x0000_s1028" DrawAspect="Content" ObjectID="_1464157718" r:id="rId9"/>
        </w:pict>
      </w:r>
    </w:p>
    <w:p w14:paraId="499D12E2" w14:textId="77777777" w:rsidR="009648FA" w:rsidRDefault="009648FA" w:rsidP="009648FA">
      <w:pPr>
        <w:spacing w:after="200"/>
        <w:rPr>
          <w:sz w:val="44"/>
        </w:rPr>
      </w:pPr>
    </w:p>
    <w:p w14:paraId="29EA43D1" w14:textId="77777777" w:rsidR="009648FA" w:rsidRDefault="009648FA" w:rsidP="009648FA">
      <w:pPr>
        <w:spacing w:after="200"/>
        <w:rPr>
          <w:sz w:val="44"/>
        </w:rPr>
      </w:pPr>
    </w:p>
    <w:p w14:paraId="1B3868FE" w14:textId="77777777" w:rsidR="009648FA" w:rsidRDefault="009648FA" w:rsidP="009648FA">
      <w:pPr>
        <w:spacing w:after="200"/>
        <w:rPr>
          <w:sz w:val="44"/>
        </w:rPr>
      </w:pPr>
    </w:p>
    <w:p w14:paraId="5E20975D" w14:textId="4E812355" w:rsidR="009648FA" w:rsidRDefault="009648FA" w:rsidP="009648FA">
      <w:pPr>
        <w:spacing w:after="200"/>
        <w:rPr>
          <w:sz w:val="44"/>
        </w:rPr>
      </w:pPr>
    </w:p>
    <w:p w14:paraId="235BA261" w14:textId="4B355788" w:rsidR="009648FA" w:rsidRDefault="005B1935" w:rsidP="009648FA">
      <w:pPr>
        <w:spacing w:after="200"/>
        <w:rPr>
          <w:sz w:val="44"/>
        </w:rPr>
      </w:pPr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 wp14:anchorId="0F240AC8" wp14:editId="586BEC93">
            <wp:simplePos x="0" y="0"/>
            <wp:positionH relativeFrom="column">
              <wp:posOffset>-1581150</wp:posOffset>
            </wp:positionH>
            <wp:positionV relativeFrom="paragraph">
              <wp:posOffset>98425</wp:posOffset>
            </wp:positionV>
            <wp:extent cx="3988435" cy="2990850"/>
            <wp:effectExtent l="0" t="0" r="0" b="0"/>
            <wp:wrapNone/>
            <wp:docPr id="6" name="Grafik 6" descr="F:\KLP Fotos\SSL28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KLP Fotos\SSL284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843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7123AE" w14:textId="7891174E" w:rsidR="009648FA" w:rsidRDefault="009648FA" w:rsidP="009648FA">
      <w:pPr>
        <w:spacing w:after="200"/>
        <w:rPr>
          <w:sz w:val="44"/>
        </w:rPr>
      </w:pPr>
    </w:p>
    <w:p w14:paraId="487285C7" w14:textId="77777777" w:rsidR="009648FA" w:rsidRDefault="009648FA" w:rsidP="009648FA">
      <w:pPr>
        <w:spacing w:after="200"/>
        <w:rPr>
          <w:sz w:val="44"/>
        </w:rPr>
      </w:pPr>
    </w:p>
    <w:p w14:paraId="6C830CA4" w14:textId="77777777" w:rsidR="009648FA" w:rsidRDefault="009648FA" w:rsidP="009648FA">
      <w:pPr>
        <w:spacing w:after="200"/>
        <w:rPr>
          <w:sz w:val="44"/>
        </w:rPr>
      </w:pPr>
    </w:p>
    <w:p w14:paraId="7A88D840" w14:textId="77777777" w:rsidR="009648FA" w:rsidRDefault="009648FA" w:rsidP="009648FA">
      <w:pPr>
        <w:spacing w:after="200"/>
        <w:rPr>
          <w:sz w:val="44"/>
        </w:rPr>
      </w:pPr>
    </w:p>
    <w:p w14:paraId="6EDD0602" w14:textId="77777777" w:rsidR="009648FA" w:rsidRDefault="009648FA" w:rsidP="009648FA">
      <w:pPr>
        <w:spacing w:after="200"/>
        <w:rPr>
          <w:sz w:val="44"/>
        </w:rPr>
      </w:pPr>
    </w:p>
    <w:p w14:paraId="303C772F" w14:textId="77777777" w:rsidR="009648FA" w:rsidRDefault="009648FA" w:rsidP="009648FA">
      <w:pPr>
        <w:spacing w:after="200"/>
        <w:rPr>
          <w:sz w:val="44"/>
        </w:rPr>
      </w:pPr>
    </w:p>
    <w:p w14:paraId="1AB514AD" w14:textId="77777777" w:rsidR="009648FA" w:rsidRDefault="009648FA" w:rsidP="009648FA">
      <w:pPr>
        <w:spacing w:after="200"/>
        <w:rPr>
          <w:sz w:val="44"/>
        </w:rPr>
      </w:pPr>
    </w:p>
    <w:p w14:paraId="2FE6F914" w14:textId="77777777" w:rsidR="009648FA" w:rsidRDefault="009648FA" w:rsidP="009648FA">
      <w:pPr>
        <w:spacing w:after="200"/>
        <w:rPr>
          <w:sz w:val="44"/>
        </w:rPr>
      </w:pPr>
      <w:r>
        <w:rPr>
          <w:noProof/>
          <w:sz w:val="44"/>
          <w:lang w:eastAsia="de-DE"/>
        </w:rPr>
        <w:drawing>
          <wp:anchor distT="0" distB="0" distL="114300" distR="114300" simplePos="0" relativeHeight="251666432" behindDoc="0" locked="0" layoutInCell="1" allowOverlap="1" wp14:anchorId="538025DC" wp14:editId="76395018">
            <wp:simplePos x="0" y="0"/>
            <wp:positionH relativeFrom="column">
              <wp:posOffset>1186543</wp:posOffset>
            </wp:positionH>
            <wp:positionV relativeFrom="paragraph">
              <wp:posOffset>147593</wp:posOffset>
            </wp:positionV>
            <wp:extent cx="1790700" cy="810895"/>
            <wp:effectExtent l="0" t="0" r="0" b="8255"/>
            <wp:wrapNone/>
            <wp:docPr id="3" name="Grafik 3" descr="C:\Users\bial\AppData\Local\Microsoft\Windows\Temporary Internet Files\Content.IE5\LV39IDUY\MC900238943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bial\AppData\Local\Microsoft\Windows\Temporary Internet Files\Content.IE5\LV39IDUY\MC900238943[1].wm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3C39">
        <w:rPr>
          <w:noProof/>
          <w:sz w:val="44"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C2AD7F" wp14:editId="3A868F85">
                <wp:simplePos x="0" y="0"/>
                <wp:positionH relativeFrom="column">
                  <wp:posOffset>-1739900</wp:posOffset>
                </wp:positionH>
                <wp:positionV relativeFrom="paragraph">
                  <wp:posOffset>-568960</wp:posOffset>
                </wp:positionV>
                <wp:extent cx="3754120" cy="974090"/>
                <wp:effectExtent l="8255" t="0" r="9525" b="8255"/>
                <wp:wrapNone/>
                <wp:docPr id="1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754120" cy="97409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4FB78FE" w14:textId="77777777" w:rsidR="00433C39" w:rsidRDefault="00433C39" w:rsidP="00433C39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En route </w:t>
                            </w:r>
                            <w:proofErr w:type="spellStart"/>
                            <w:r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vers</w:t>
                            </w:r>
                            <w:proofErr w:type="spellEnd"/>
                            <w:r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Toulouse</w:t>
                            </w:r>
                          </w:p>
                        </w:txbxContent>
                      </wps:txbx>
                      <wps:bodyPr wrap="square" numCol="1" fromWordArt="1">
                        <a:prstTxWarp prst="textSlantUp">
                          <a:avLst>
                            <a:gd name="adj" fmla="val 55556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FC2AD7F" id="_x0000_t202" coordsize="21600,21600" o:spt="202" path="m,l,21600r21600,l21600,xe">
                <v:stroke joinstyle="miter"/>
                <v:path gradientshapeok="t" o:connecttype="rect"/>
              </v:shapetype>
              <v:shape id="WordArt 5" o:spid="_x0000_s1026" type="#_x0000_t202" style="position:absolute;margin-left:-137pt;margin-top:-44.8pt;width:295.6pt;height:7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" filled="f" stroked="f">
                <o:lock v:ext="edit" shapetype="t"/>
                <v:textbox style="mso-fit-shape-to-text:t">
                  <w:txbxContent>
                    <w:p w14:paraId="44FB78FE" w14:textId="77777777" w:rsidR="00433C39" w:rsidRDefault="00433C39" w:rsidP="00433C39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0000"/>
                          <w:sz w:val="72"/>
                          <w:szCs w:val="72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En route vers Toulouse</w:t>
                      </w:r>
                    </w:p>
                  </w:txbxContent>
                </v:textbox>
              </v:shape>
            </w:pict>
          </mc:Fallback>
        </mc:AlternateContent>
      </w:r>
    </w:p>
    <w:p w14:paraId="4AEE5200" w14:textId="77777777" w:rsidR="009648FA" w:rsidRDefault="009648FA" w:rsidP="009648FA">
      <w:pPr>
        <w:spacing w:after="200"/>
        <w:rPr>
          <w:sz w:val="44"/>
        </w:rPr>
      </w:pPr>
    </w:p>
    <w:p w14:paraId="33CCACC2" w14:textId="77777777" w:rsidR="009648FA" w:rsidRPr="009648FA" w:rsidRDefault="009648FA" w:rsidP="009648FA">
      <w:pPr>
        <w:spacing w:after="200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44"/>
          <w:szCs w:val="28"/>
        </w:rPr>
      </w:pPr>
      <w:r>
        <w:rPr>
          <w:sz w:val="44"/>
        </w:rPr>
        <w:br w:type="page"/>
      </w:r>
    </w:p>
    <w:p w14:paraId="4E0C5163" w14:textId="77777777" w:rsidR="009648FA" w:rsidRPr="009648FA" w:rsidRDefault="009648FA" w:rsidP="009648FA">
      <w:pPr>
        <w:sectPr w:rsidR="009648FA" w:rsidRPr="009648FA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499B24AC" w14:textId="77777777" w:rsidR="009648FA" w:rsidRPr="00935C98" w:rsidRDefault="005B1935" w:rsidP="009648FA">
      <w:pPr>
        <w:pStyle w:val="berschrift1"/>
        <w:rPr>
          <w:lang w:val="fr-FR"/>
        </w:rPr>
      </w:pPr>
      <w:r>
        <w:rPr>
          <w:noProof/>
        </w:rPr>
        <w:lastRenderedPageBreak/>
        <w:pict w14:anchorId="573CA580">
          <v:shape id="_x0000_s1026" type="#_x0000_t75" style="position:absolute;margin-left:243.4pt;margin-top:47.6pt;width:212.15pt;height:88.7pt;z-index:251662336;mso-position-horizontal-relative:margin;mso-position-vertical-relative:margin">
            <v:imagedata r:id="rId12" o:title=""/>
            <w10:wrap type="square" anchorx="margin" anchory="margin"/>
          </v:shape>
          <o:OLEObject Type="Embed" ProgID="Visio.Drawing.11" ShapeID="_x0000_s1026" DrawAspect="Content" ObjectID="_1464157719" r:id="rId13"/>
        </w:pict>
      </w:r>
      <w:r w:rsidR="009648FA">
        <w:rPr>
          <w:sz w:val="44"/>
        </w:rPr>
        <w:sym w:font="Webdings" w:char="F05E"/>
      </w:r>
      <w:r w:rsidR="009648FA" w:rsidRPr="00935C98">
        <w:rPr>
          <w:sz w:val="44"/>
          <w:lang w:val="fr-FR"/>
        </w:rPr>
        <w:t xml:space="preserve"> </w:t>
      </w:r>
      <w:r w:rsidR="009648FA" w:rsidRPr="00935C98">
        <w:rPr>
          <w:lang w:val="fr-FR"/>
        </w:rPr>
        <w:t xml:space="preserve">Médiation </w:t>
      </w:r>
    </w:p>
    <w:p w14:paraId="5FDAAEED" w14:textId="77777777" w:rsidR="009648FA" w:rsidRPr="00935C98" w:rsidRDefault="009648FA" w:rsidP="009648FA">
      <w:pPr>
        <w:pStyle w:val="Untertitel"/>
        <w:rPr>
          <w:lang w:val="fr-FR"/>
        </w:rPr>
      </w:pPr>
      <w:r w:rsidRPr="00935C98">
        <w:rPr>
          <w:lang w:val="fr-FR"/>
        </w:rPr>
        <w:t xml:space="preserve">Compréhension des écrits </w:t>
      </w:r>
    </w:p>
    <w:p w14:paraId="6375AF22" w14:textId="77777777" w:rsidR="009648FA" w:rsidRPr="00935C98" w:rsidRDefault="009648FA" w:rsidP="009648FA">
      <w:pPr>
        <w:rPr>
          <w:lang w:val="fr-FR"/>
        </w:rPr>
      </w:pPr>
    </w:p>
    <w:p w14:paraId="34CCA0EA" w14:textId="77777777" w:rsidR="009648FA" w:rsidRPr="00935C98" w:rsidRDefault="009648FA" w:rsidP="009648FA">
      <w:pPr>
        <w:rPr>
          <w:b/>
          <w:lang w:val="fr-FR"/>
        </w:rPr>
      </w:pPr>
      <w:proofErr w:type="spellStart"/>
      <w:r w:rsidRPr="00935C98">
        <w:rPr>
          <w:b/>
          <w:lang w:val="fr-FR"/>
        </w:rPr>
        <w:t>Erste</w:t>
      </w:r>
      <w:proofErr w:type="spellEnd"/>
      <w:r w:rsidRPr="00935C98">
        <w:rPr>
          <w:b/>
          <w:lang w:val="fr-FR"/>
        </w:rPr>
        <w:t xml:space="preserve"> </w:t>
      </w:r>
      <w:proofErr w:type="spellStart"/>
      <w:r w:rsidRPr="00935C98">
        <w:rPr>
          <w:b/>
          <w:lang w:val="fr-FR"/>
        </w:rPr>
        <w:t>Schritte</w:t>
      </w:r>
      <w:proofErr w:type="spellEnd"/>
    </w:p>
    <w:p w14:paraId="29460AA0" w14:textId="77777777" w:rsidR="009648FA" w:rsidRDefault="009648FA" w:rsidP="009648FA">
      <w:r>
        <w:t xml:space="preserve">Sie </w:t>
      </w:r>
      <w:proofErr w:type="gramStart"/>
      <w:r>
        <w:t>sind</w:t>
      </w:r>
      <w:proofErr w:type="gramEnd"/>
      <w:r>
        <w:t xml:space="preserve"> </w:t>
      </w:r>
      <w:r w:rsidRPr="00E770B7">
        <w:rPr>
          <w:i/>
        </w:rPr>
        <w:t>Gare du Nord</w:t>
      </w:r>
      <w:r>
        <w:t xml:space="preserve"> angekommen und wollen den </w:t>
      </w:r>
      <w:r w:rsidRPr="005F552D">
        <w:rPr>
          <w:i/>
        </w:rPr>
        <w:t>TGV</w:t>
      </w:r>
      <w:r>
        <w:t xml:space="preserve"> nach </w:t>
      </w:r>
      <w:r w:rsidRPr="005F552D">
        <w:rPr>
          <w:i/>
        </w:rPr>
        <w:t>Toulouse</w:t>
      </w:r>
      <w:r>
        <w:t xml:space="preserve"> nehmen und müssen zur </w:t>
      </w:r>
      <w:r w:rsidRPr="00E770B7">
        <w:rPr>
          <w:i/>
        </w:rPr>
        <w:t xml:space="preserve">Gare </w:t>
      </w:r>
      <w:proofErr w:type="spellStart"/>
      <w:r w:rsidRPr="00E770B7">
        <w:rPr>
          <w:i/>
        </w:rPr>
        <w:t>Montparnasse</w:t>
      </w:r>
      <w:proofErr w:type="spellEnd"/>
      <w:r>
        <w:t xml:space="preserve"> weiterfahren. </w:t>
      </w:r>
    </w:p>
    <w:p w14:paraId="7F1258E3" w14:textId="77777777" w:rsidR="009648FA" w:rsidRDefault="009648FA" w:rsidP="009648FA"/>
    <w:p w14:paraId="7DE90894" w14:textId="77777777" w:rsidR="009648FA" w:rsidRDefault="005B1935" w:rsidP="009648FA">
      <w:r>
        <w:object w:dxaOrig="6962" w:dyaOrig="2795" w14:anchorId="4CA60494">
          <v:shape id="_x0000_i1034" type="#_x0000_t75" style="width:348.1pt;height:139.75pt" o:ole="">
            <v:imagedata r:id="rId14" o:title=""/>
          </v:shape>
          <o:OLEObject Type="Embed" ProgID="Visio.Drawing.11" ShapeID="_x0000_i1034" DrawAspect="Content" ObjectID="_1464157717" r:id="rId15"/>
        </w:object>
      </w:r>
      <w:bookmarkStart w:id="0" w:name="_GoBack"/>
      <w:bookmarkEnd w:id="0"/>
    </w:p>
    <w:p w14:paraId="6FFB0961" w14:textId="77777777" w:rsidR="009648FA" w:rsidRDefault="009648FA" w:rsidP="009648FA"/>
    <w:p w14:paraId="0CA3B292" w14:textId="77777777" w:rsidR="008053FB" w:rsidRPr="008053FB" w:rsidRDefault="008053FB" w:rsidP="008053FB">
      <w:pPr>
        <w:pStyle w:val="Listenabsatz"/>
        <w:shd w:val="clear" w:color="auto" w:fill="D9D9D9" w:themeFill="background1" w:themeFillShade="D9"/>
        <w:ind w:left="0"/>
        <w:rPr>
          <w:sz w:val="8"/>
        </w:rPr>
      </w:pPr>
    </w:p>
    <w:p w14:paraId="7F0646E7" w14:textId="77777777" w:rsidR="009648FA" w:rsidRDefault="009648FA" w:rsidP="008053FB">
      <w:pPr>
        <w:pStyle w:val="Listenabsatz"/>
        <w:numPr>
          <w:ilvl w:val="0"/>
          <w:numId w:val="2"/>
        </w:numPr>
        <w:shd w:val="clear" w:color="auto" w:fill="D9D9D9" w:themeFill="background1" w:themeFillShade="D9"/>
        <w:ind w:left="284" w:hanging="284"/>
      </w:pPr>
      <w:r>
        <w:t>Klären Sie, welche Linie Sie nehmen müssen (Nummer, Richtung)</w:t>
      </w:r>
      <w:r w:rsidR="00935C98">
        <w:t xml:space="preserve"> </w:t>
      </w:r>
      <w:r w:rsidR="00935C98">
        <w:sym w:font="Wingdings" w:char="F0E0"/>
      </w:r>
      <w:r w:rsidR="00935C98">
        <w:t xml:space="preserve"> </w:t>
      </w:r>
      <w:r w:rsidR="00935C98" w:rsidRPr="00935C98">
        <w:rPr>
          <w:i/>
        </w:rPr>
        <w:t>Matériel 1</w:t>
      </w:r>
      <w:r>
        <w:t>.</w:t>
      </w:r>
    </w:p>
    <w:p w14:paraId="2EDB1124" w14:textId="77777777" w:rsidR="008053FB" w:rsidRPr="008053FB" w:rsidRDefault="008053FB" w:rsidP="008053FB">
      <w:pPr>
        <w:pStyle w:val="Listenabsatz"/>
        <w:shd w:val="clear" w:color="auto" w:fill="D9D9D9" w:themeFill="background1" w:themeFillShade="D9"/>
        <w:ind w:left="0"/>
        <w:rPr>
          <w:sz w:val="8"/>
        </w:rPr>
      </w:pPr>
    </w:p>
    <w:p w14:paraId="252D6A6C" w14:textId="77777777" w:rsidR="009648FA" w:rsidRDefault="009648FA" w:rsidP="009648FA"/>
    <w:p w14:paraId="5A586AA1" w14:textId="77777777" w:rsidR="00935C98" w:rsidRDefault="00935C98" w:rsidP="009648FA"/>
    <w:p w14:paraId="0CFF8193" w14:textId="77777777" w:rsidR="00935C98" w:rsidRDefault="005B1935" w:rsidP="00935C98">
      <w:r>
        <w:rPr>
          <w:noProof/>
        </w:rPr>
        <w:pict w14:anchorId="180A7CE2">
          <v:shape id="_x0000_s1031" type="#_x0000_t75" style="position:absolute;margin-left:313.8pt;margin-top:385.25pt;width:177.85pt;height:105.85pt;z-index:251668480;mso-position-horizontal-relative:margin;mso-position-vertical-relative:margin">
            <v:imagedata r:id="rId16" o:title=""/>
            <w10:wrap type="square" anchorx="margin" anchory="margin"/>
          </v:shape>
          <o:OLEObject Type="Embed" ProgID="Visio.Drawing.11" ShapeID="_x0000_s1031" DrawAspect="Content" ObjectID="_1464157720" r:id="rId17"/>
        </w:pict>
      </w:r>
    </w:p>
    <w:p w14:paraId="411AAB23" w14:textId="77777777" w:rsidR="00935C98" w:rsidRPr="005F552D" w:rsidRDefault="00935C98" w:rsidP="00935C98">
      <w:pPr>
        <w:rPr>
          <w:b/>
        </w:rPr>
      </w:pPr>
      <w:r w:rsidRPr="005F552D">
        <w:rPr>
          <w:b/>
        </w:rPr>
        <w:t>Und dann …</w:t>
      </w:r>
    </w:p>
    <w:p w14:paraId="3724232D" w14:textId="77777777" w:rsidR="00935C98" w:rsidRDefault="00935C98" w:rsidP="00935C98">
      <w:r>
        <w:t xml:space="preserve">Nun brauchen Sie nur noch ein Ticket. Am Automaten finden Sie verschiedene Möglichkeiten. </w:t>
      </w:r>
    </w:p>
    <w:p w14:paraId="00663770" w14:textId="77777777" w:rsidR="00935C98" w:rsidRDefault="00935C98" w:rsidP="00935C98">
      <w:r>
        <w:t xml:space="preserve"> </w:t>
      </w:r>
    </w:p>
    <w:p w14:paraId="6C697F1A" w14:textId="77777777" w:rsidR="00935C98" w:rsidRDefault="00935C98" w:rsidP="00935C98">
      <w:pPr>
        <w:pStyle w:val="Listenabsatz"/>
        <w:numPr>
          <w:ilvl w:val="0"/>
          <w:numId w:val="3"/>
        </w:numPr>
        <w:shd w:val="clear" w:color="auto" w:fill="D9D9D9" w:themeFill="background1" w:themeFillShade="D9"/>
        <w:ind w:left="284" w:right="3260" w:hanging="284"/>
      </w:pPr>
      <w:r>
        <w:t>Erklären Sie Ihrem Bekannten / Ihrer Bekannten diese Möglichkeiten und wählen Sie dann das für Sie geeignete Ticket.</w:t>
      </w:r>
    </w:p>
    <w:p w14:paraId="263E0A39" w14:textId="77777777" w:rsidR="00935C98" w:rsidRDefault="00935C98" w:rsidP="00935C98"/>
    <w:p w14:paraId="351B05A6" w14:textId="77777777" w:rsidR="00935C98" w:rsidRDefault="00935C98" w:rsidP="009648FA"/>
    <w:p w14:paraId="68B47C15" w14:textId="77777777" w:rsidR="00935C98" w:rsidRDefault="00935C98" w:rsidP="009648FA"/>
    <w:p w14:paraId="6F09161B" w14:textId="77777777" w:rsidR="00935C98" w:rsidRDefault="00935C98" w:rsidP="009648FA"/>
    <w:p w14:paraId="4AA1F9E7" w14:textId="77777777" w:rsidR="00935C98" w:rsidRDefault="00935C98" w:rsidP="009648FA">
      <w:pPr>
        <w:sectPr w:rsidR="00935C98" w:rsidSect="009648FA">
          <w:headerReference w:type="default" r:id="rId18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42FCE291" w14:textId="77777777" w:rsidR="00935C98" w:rsidRDefault="00935C98" w:rsidP="009648FA"/>
    <w:p w14:paraId="7A8CB1BC" w14:textId="77777777" w:rsidR="00935C98" w:rsidRDefault="00935C98" w:rsidP="00935C98">
      <w:pPr>
        <w:jc w:val="both"/>
      </w:pPr>
    </w:p>
    <w:p w14:paraId="028B6A11" w14:textId="77777777" w:rsidR="00935C98" w:rsidRDefault="00935C98" w:rsidP="00935C98">
      <w:pPr>
        <w:jc w:val="both"/>
      </w:pPr>
    </w:p>
    <w:p w14:paraId="3970CFE3" w14:textId="77777777" w:rsidR="00935C98" w:rsidRDefault="00935C98" w:rsidP="00935C98">
      <w:pPr>
        <w:jc w:val="both"/>
      </w:pPr>
    </w:p>
    <w:p w14:paraId="37E41CC5" w14:textId="77777777" w:rsidR="00935C98" w:rsidRDefault="00935C98" w:rsidP="00935C98">
      <w:pPr>
        <w:jc w:val="both"/>
      </w:pPr>
    </w:p>
    <w:p w14:paraId="45309239" w14:textId="77777777" w:rsidR="00935C98" w:rsidRDefault="00935C98" w:rsidP="00935C98">
      <w:pPr>
        <w:jc w:val="both"/>
      </w:pPr>
    </w:p>
    <w:p w14:paraId="73667AAE" w14:textId="77777777" w:rsidR="00935C98" w:rsidRDefault="00935C98">
      <w:pPr>
        <w:spacing w:after="200"/>
        <w:rPr>
          <w:noProof/>
          <w:lang w:eastAsia="de-DE"/>
        </w:rPr>
      </w:pPr>
      <w:r>
        <w:rPr>
          <w:noProof/>
          <w:lang w:eastAsia="de-DE"/>
        </w:rPr>
        <w:br w:type="page"/>
      </w:r>
    </w:p>
    <w:p w14:paraId="3D7D6D95" w14:textId="77777777" w:rsidR="009648FA" w:rsidRDefault="009648FA" w:rsidP="00935C98">
      <w:pPr>
        <w:jc w:val="both"/>
      </w:pPr>
    </w:p>
    <w:p w14:paraId="0FE1B716" w14:textId="77777777" w:rsidR="00935C98" w:rsidRPr="00935C98" w:rsidRDefault="00935C98" w:rsidP="00935C98">
      <w:pPr>
        <w:jc w:val="both"/>
        <w:rPr>
          <w:b/>
        </w:rPr>
      </w:pPr>
      <w:r w:rsidRPr="00935C98">
        <w:rPr>
          <w:b/>
        </w:rPr>
        <w:t>Plan de métro de Paris</w:t>
      </w:r>
    </w:p>
    <w:p w14:paraId="6139852E" w14:textId="77777777" w:rsidR="00935C98" w:rsidRDefault="00935C98" w:rsidP="00935C98">
      <w:pPr>
        <w:jc w:val="both"/>
      </w:pPr>
    </w:p>
    <w:p w14:paraId="76B72CC5" w14:textId="77777777" w:rsidR="00935C98" w:rsidRDefault="00935C98" w:rsidP="00935C98">
      <w:pPr>
        <w:jc w:val="both"/>
      </w:pPr>
      <w:r>
        <w:rPr>
          <w:noProof/>
          <w:lang w:eastAsia="de-DE"/>
        </w:rPr>
        <w:drawing>
          <wp:inline distT="0" distB="0" distL="0" distR="0" wp14:anchorId="656598C8" wp14:editId="05A310B8">
            <wp:extent cx="5760720" cy="5760720"/>
            <wp:effectExtent l="0" t="0" r="0" b="0"/>
            <wp:docPr id="5" name="Grafik 5" descr="C:\Users\bial\AppData\Local\Microsoft\Windows\Temporary Internet Files\Content.Word\Metro Plan Par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ial\AppData\Local\Microsoft\Windows\Temporary Internet Files\Content.Word\Metro Plan Paris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D7374" w14:textId="77777777" w:rsidR="00935C98" w:rsidRPr="00F661CB" w:rsidRDefault="005F6BB1" w:rsidP="005F6BB1">
      <w:pPr>
        <w:rPr>
          <w:sz w:val="18"/>
        </w:rPr>
      </w:pPr>
      <w:r>
        <w:rPr>
          <w:color w:val="1F497D"/>
        </w:rPr>
        <w:t>©</w:t>
      </w:r>
      <w:r w:rsidR="00935C98" w:rsidRPr="00F661CB">
        <w:rPr>
          <w:sz w:val="18"/>
        </w:rPr>
        <w:t xml:space="preserve"> RATP</w:t>
      </w:r>
    </w:p>
    <w:p w14:paraId="0C832CF1" w14:textId="77777777" w:rsidR="00935C98" w:rsidRPr="00F661CB" w:rsidRDefault="00935C98" w:rsidP="005F6BB1">
      <w:pPr>
        <w:rPr>
          <w:sz w:val="18"/>
        </w:rPr>
      </w:pPr>
      <w:r w:rsidRPr="00F661CB">
        <w:rPr>
          <w:sz w:val="18"/>
        </w:rPr>
        <w:t>http://www.ratp.fr/</w:t>
      </w:r>
    </w:p>
    <w:p w14:paraId="1F5FE083" w14:textId="77777777" w:rsidR="00935C98" w:rsidRPr="00F661CB" w:rsidRDefault="00935C98" w:rsidP="00935C98">
      <w:pPr>
        <w:jc w:val="both"/>
      </w:pPr>
    </w:p>
    <w:p w14:paraId="3C34B597" w14:textId="77777777" w:rsidR="00935C98" w:rsidRPr="00F661CB" w:rsidRDefault="00935C98" w:rsidP="00935C98">
      <w:pPr>
        <w:jc w:val="both"/>
        <w:sectPr w:rsidR="00935C98" w:rsidRPr="00F661CB" w:rsidSect="009648FA">
          <w:headerReference w:type="default" r:id="rId20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4D273DF1" w14:textId="77777777" w:rsidR="00935C98" w:rsidRPr="00F661CB" w:rsidRDefault="00935C98" w:rsidP="00935C98">
      <w:pPr>
        <w:jc w:val="both"/>
        <w:sectPr w:rsidR="00935C98" w:rsidRPr="00F661CB" w:rsidSect="009648FA"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75802974" w14:textId="77777777" w:rsidR="00935C98" w:rsidRPr="00F661CB" w:rsidRDefault="00935C98" w:rsidP="00935C98">
      <w:pPr>
        <w:jc w:val="both"/>
      </w:pPr>
    </w:p>
    <w:p w14:paraId="50C33E5A" w14:textId="77777777" w:rsidR="00935C98" w:rsidRPr="00F661CB" w:rsidRDefault="00935C98">
      <w:pPr>
        <w:spacing w:after="200"/>
      </w:pPr>
      <w:r w:rsidRPr="00F661CB">
        <w:br w:type="page"/>
      </w:r>
    </w:p>
    <w:p w14:paraId="6D3BDC3B" w14:textId="77777777" w:rsidR="00935C98" w:rsidRPr="00F661CB" w:rsidRDefault="00935C98" w:rsidP="00935C98">
      <w:pPr>
        <w:jc w:val="both"/>
      </w:pPr>
    </w:p>
    <w:p w14:paraId="2C7CC5F6" w14:textId="77777777" w:rsidR="00935C98" w:rsidRPr="00935C98" w:rsidRDefault="00935C98" w:rsidP="00935C98">
      <w:pPr>
        <w:jc w:val="both"/>
        <w:rPr>
          <w:b/>
        </w:rPr>
      </w:pPr>
      <w:r w:rsidRPr="00935C98">
        <w:rPr>
          <w:b/>
        </w:rPr>
        <w:t>Les tickets</w:t>
      </w:r>
    </w:p>
    <w:p w14:paraId="49C33207" w14:textId="77777777" w:rsidR="00935C98" w:rsidRDefault="00935C98" w:rsidP="00935C98">
      <w:pPr>
        <w:jc w:val="both"/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2"/>
      </w:tblGrid>
      <w:tr w:rsidR="009648FA" w14:paraId="5397EFDA" w14:textId="77777777" w:rsidTr="00A21C87">
        <w:tc>
          <w:tcPr>
            <w:tcW w:w="9212" w:type="dxa"/>
          </w:tcPr>
          <w:p w14:paraId="60631134" w14:textId="77777777" w:rsidR="009648FA" w:rsidRDefault="009648FA" w:rsidP="00A21C87">
            <w:r>
              <w:rPr>
                <w:noProof/>
                <w:lang w:eastAsia="de-DE"/>
              </w:rPr>
              <w:drawing>
                <wp:anchor distT="0" distB="0" distL="114300" distR="114300" simplePos="0" relativeHeight="251660288" behindDoc="1" locked="0" layoutInCell="1" allowOverlap="1" wp14:anchorId="5BC51113" wp14:editId="322CE284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29210</wp:posOffset>
                  </wp:positionV>
                  <wp:extent cx="5234940" cy="2581275"/>
                  <wp:effectExtent l="0" t="0" r="0" b="0"/>
                  <wp:wrapTight wrapText="bothSides">
                    <wp:wrapPolygon edited="0">
                      <wp:start x="0" y="0"/>
                      <wp:lineTo x="0" y="21520"/>
                      <wp:lineTo x="21537" y="21520"/>
                      <wp:lineTo x="21537" y="0"/>
                      <wp:lineTo x="0" y="0"/>
                    </wp:wrapPolygon>
                  </wp:wrapTight>
                  <wp:docPr id="4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l="14050" t="51765" r="38016" b="61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4940" cy="2581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648FA" w14:paraId="59F68FBE" w14:textId="77777777" w:rsidTr="00A21C87">
        <w:tc>
          <w:tcPr>
            <w:tcW w:w="9212" w:type="dxa"/>
          </w:tcPr>
          <w:p w14:paraId="06D9509F" w14:textId="77777777" w:rsidR="009648FA" w:rsidRDefault="009648FA" w:rsidP="00A21C87">
            <w:r>
              <w:rPr>
                <w:noProof/>
                <w:lang w:eastAsia="de-DE"/>
              </w:rPr>
              <w:drawing>
                <wp:anchor distT="0" distB="0" distL="114300" distR="114300" simplePos="0" relativeHeight="251661312" behindDoc="1" locked="0" layoutInCell="1" allowOverlap="1" wp14:anchorId="7EFAA8E8" wp14:editId="712ECD01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24765</wp:posOffset>
                  </wp:positionV>
                  <wp:extent cx="5391150" cy="1533525"/>
                  <wp:effectExtent l="0" t="0" r="0" b="0"/>
                  <wp:wrapTight wrapText="bothSides">
                    <wp:wrapPolygon edited="0">
                      <wp:start x="0" y="0"/>
                      <wp:lineTo x="0" y="21466"/>
                      <wp:lineTo x="21524" y="21466"/>
                      <wp:lineTo x="21524" y="0"/>
                      <wp:lineTo x="0" y="0"/>
                    </wp:wrapPolygon>
                  </wp:wrapTight>
                  <wp:docPr id="7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223" t="21471" r="37686" b="536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1150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648FA" w14:paraId="779D8383" w14:textId="77777777" w:rsidTr="00A21C87">
        <w:tc>
          <w:tcPr>
            <w:tcW w:w="9212" w:type="dxa"/>
          </w:tcPr>
          <w:p w14:paraId="62F55DC3" w14:textId="77777777" w:rsidR="009648FA" w:rsidRDefault="009648FA" w:rsidP="00A21C87">
            <w:r>
              <w:rPr>
                <w:noProof/>
                <w:lang w:eastAsia="de-DE"/>
              </w:rPr>
              <w:drawing>
                <wp:anchor distT="0" distB="0" distL="114300" distR="114300" simplePos="0" relativeHeight="251659264" behindDoc="1" locked="0" layoutInCell="1" allowOverlap="1" wp14:anchorId="2B7BA1F7" wp14:editId="41014B49">
                  <wp:simplePos x="0" y="0"/>
                  <wp:positionH relativeFrom="column">
                    <wp:posOffset>12065</wp:posOffset>
                  </wp:positionH>
                  <wp:positionV relativeFrom="paragraph">
                    <wp:posOffset>57150</wp:posOffset>
                  </wp:positionV>
                  <wp:extent cx="5391150" cy="1247775"/>
                  <wp:effectExtent l="0" t="0" r="0" b="0"/>
                  <wp:wrapTight wrapText="bothSides">
                    <wp:wrapPolygon edited="0">
                      <wp:start x="0" y="0"/>
                      <wp:lineTo x="0" y="21435"/>
                      <wp:lineTo x="21524" y="21435"/>
                      <wp:lineTo x="21524" y="0"/>
                      <wp:lineTo x="0" y="0"/>
                    </wp:wrapPolygon>
                  </wp:wrapTight>
                  <wp:docPr id="2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3223" t="63904" r="37686" b="158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115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A1AF7B3" w14:textId="77777777" w:rsidR="009648FA" w:rsidRDefault="009648FA" w:rsidP="00A21C87"/>
        </w:tc>
      </w:tr>
    </w:tbl>
    <w:p w14:paraId="70CB3199" w14:textId="77777777" w:rsidR="00091A01" w:rsidRDefault="005F6BB1" w:rsidP="005F6BB1">
      <w:r>
        <w:rPr>
          <w:color w:val="1F497D"/>
        </w:rPr>
        <w:t>©</w:t>
      </w:r>
      <w:r w:rsidR="00935C98">
        <w:t xml:space="preserve"> STIF</w:t>
      </w:r>
    </w:p>
    <w:p w14:paraId="3E3AA1E9" w14:textId="77777777" w:rsidR="00935C98" w:rsidRDefault="00935C98" w:rsidP="005F6BB1">
      <w:r w:rsidRPr="00935C98">
        <w:t>http://www.ratp.fr/</w:t>
      </w:r>
    </w:p>
    <w:sectPr w:rsidR="00935C98" w:rsidSect="009648FA">
      <w:headerReference w:type="default" r:id="rId23"/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77C2717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49944EF" w14:textId="77777777" w:rsidR="006F1064" w:rsidRDefault="006F1064" w:rsidP="009648FA">
      <w:pPr>
        <w:spacing w:line="240" w:lineRule="auto"/>
      </w:pPr>
      <w:r>
        <w:separator/>
      </w:r>
    </w:p>
  </w:endnote>
  <w:endnote w:type="continuationSeparator" w:id="0">
    <w:p w14:paraId="42196E45" w14:textId="77777777" w:rsidR="006F1064" w:rsidRDefault="006F1064" w:rsidP="009648F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392ED85" w14:textId="77777777" w:rsidR="006F1064" w:rsidRDefault="006F1064" w:rsidP="009648FA">
      <w:pPr>
        <w:spacing w:line="240" w:lineRule="auto"/>
      </w:pPr>
      <w:r>
        <w:separator/>
      </w:r>
    </w:p>
  </w:footnote>
  <w:footnote w:type="continuationSeparator" w:id="0">
    <w:p w14:paraId="64BD3FAE" w14:textId="77777777" w:rsidR="006F1064" w:rsidRDefault="006F1064" w:rsidP="009648F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B661697" w14:textId="77777777" w:rsidR="009648FA" w:rsidRDefault="005B1935" w:rsidP="009648FA">
    <w:r>
      <w:rPr>
        <w:noProof/>
      </w:rPr>
      <w:pict w14:anchorId="071E71B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1.8pt;margin-top:-72.45pt;width:24.1pt;height:54pt;z-index:251660288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0" DrawAspect="Content" ObjectID="_1464157721" r:id="rId2"/>
      </w:pict>
    </w:r>
  </w:p>
  <w:p w14:paraId="667D4A50" w14:textId="77777777" w:rsidR="009648FA" w:rsidRPr="00473D99" w:rsidRDefault="009648FA" w:rsidP="009648FA">
    <w:pPr>
      <w:rPr>
        <w:b/>
        <w:lang w:val="fr-FR"/>
      </w:rPr>
    </w:pPr>
    <w:r>
      <w:rPr>
        <w:b/>
      </w:rPr>
      <w:tab/>
    </w:r>
    <w:r w:rsidRPr="00935C98">
      <w:rPr>
        <w:b/>
        <w:lang w:val="fr-FR"/>
      </w:rPr>
      <w:t>En route vers Toulouse</w:t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D5358D">
      <w:rPr>
        <w:b/>
        <w:lang w:val="fr-FR"/>
      </w:rPr>
      <w:t>Fiche de travail</w:t>
    </w:r>
  </w:p>
  <w:p w14:paraId="6F98C663" w14:textId="77777777" w:rsidR="009648FA" w:rsidRPr="009648FA" w:rsidRDefault="009648FA" w:rsidP="009648FA">
    <w:pPr>
      <w:pStyle w:val="Kopfzeile"/>
      <w:pBdr>
        <w:bottom w:val="single" w:sz="4" w:space="1" w:color="auto"/>
      </w:pBdr>
      <w:rPr>
        <w:lang w:val="fr-FR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1BB9B7" w14:textId="77777777" w:rsidR="00935C98" w:rsidRDefault="005B1935" w:rsidP="009648FA">
    <w:r>
      <w:rPr>
        <w:noProof/>
      </w:rPr>
      <w:pict w14:anchorId="35FC43B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1" type="#_x0000_t75" style="position:absolute;margin-left:1.8pt;margin-top:-72.45pt;width:24.1pt;height:54pt;z-index:251662336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1" DrawAspect="Content" ObjectID="_1464157722" r:id="rId2"/>
      </w:pict>
    </w:r>
  </w:p>
  <w:p w14:paraId="60B07459" w14:textId="77777777" w:rsidR="00935C98" w:rsidRPr="00473D99" w:rsidRDefault="00935C98" w:rsidP="009648FA">
    <w:pPr>
      <w:rPr>
        <w:b/>
        <w:lang w:val="fr-FR"/>
      </w:rPr>
    </w:pPr>
    <w:r>
      <w:rPr>
        <w:b/>
      </w:rPr>
      <w:tab/>
    </w:r>
    <w:r w:rsidRPr="00935C98">
      <w:rPr>
        <w:b/>
        <w:lang w:val="fr-FR"/>
      </w:rPr>
      <w:t>En route vers Toulouse</w:t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>
      <w:rPr>
        <w:b/>
        <w:lang w:val="fr-FR"/>
      </w:rPr>
      <w:t>Matériel 1</w:t>
    </w:r>
  </w:p>
  <w:p w14:paraId="6C6C767C" w14:textId="77777777" w:rsidR="00935C98" w:rsidRPr="009648FA" w:rsidRDefault="00935C98" w:rsidP="009648FA">
    <w:pPr>
      <w:pStyle w:val="Kopfzeile"/>
      <w:pBdr>
        <w:bottom w:val="single" w:sz="4" w:space="1" w:color="auto"/>
      </w:pBdr>
      <w:rPr>
        <w:lang w:val="fr-FR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D49158" w14:textId="77777777" w:rsidR="00935C98" w:rsidRDefault="005B1935" w:rsidP="009648FA">
    <w:r>
      <w:rPr>
        <w:noProof/>
      </w:rPr>
      <w:pict w14:anchorId="29BE374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margin-left:1.8pt;margin-top:-72.45pt;width:24.1pt;height:54pt;z-index:251664384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52" DrawAspect="Content" ObjectID="_1464157723" r:id="rId2"/>
      </w:pict>
    </w:r>
  </w:p>
  <w:p w14:paraId="6CD8BD53" w14:textId="77777777" w:rsidR="00935C98" w:rsidRPr="00473D99" w:rsidRDefault="00935C98" w:rsidP="009648FA">
    <w:pPr>
      <w:rPr>
        <w:b/>
        <w:lang w:val="fr-FR"/>
      </w:rPr>
    </w:pPr>
    <w:r>
      <w:rPr>
        <w:b/>
      </w:rPr>
      <w:tab/>
    </w:r>
    <w:r w:rsidRPr="00935C98">
      <w:rPr>
        <w:b/>
        <w:lang w:val="fr-FR"/>
      </w:rPr>
      <w:t>En route vers Toulouse</w:t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 w:rsidRPr="00935C98">
      <w:rPr>
        <w:b/>
        <w:lang w:val="fr-FR"/>
      </w:rPr>
      <w:tab/>
    </w:r>
    <w:r>
      <w:rPr>
        <w:b/>
        <w:lang w:val="fr-FR"/>
      </w:rPr>
      <w:t>Matériel 2</w:t>
    </w:r>
  </w:p>
  <w:p w14:paraId="51E4099E" w14:textId="77777777" w:rsidR="00935C98" w:rsidRPr="009648FA" w:rsidRDefault="00935C98" w:rsidP="009648FA">
    <w:pPr>
      <w:pStyle w:val="Kopfzeile"/>
      <w:pBdr>
        <w:bottom w:val="single" w:sz="4" w:space="1" w:color="auto"/>
      </w:pBdr>
      <w:rPr>
        <w:lang w:val="fr-F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FC147F"/>
    <w:multiLevelType w:val="hybridMultilevel"/>
    <w:tmpl w:val="70B65C8C"/>
    <w:lvl w:ilvl="0" w:tplc="B9AC8E66">
      <w:start w:val="1"/>
      <w:numFmt w:val="bullet"/>
      <w:lvlText w:val=""/>
      <w:lvlJc w:val="left"/>
      <w:pPr>
        <w:ind w:left="720" w:hanging="360"/>
      </w:pPr>
      <w:rPr>
        <w:rFonts w:ascii="Wingdings" w:hAnsi="Wingdings" w:hint="default"/>
        <w:sz w:val="3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B13591"/>
    <w:multiLevelType w:val="hybridMultilevel"/>
    <w:tmpl w:val="FEA83CA2"/>
    <w:lvl w:ilvl="0" w:tplc="9D403082">
      <w:start w:val="1"/>
      <w:numFmt w:val="bullet"/>
      <w:lvlText w:val=""/>
      <w:lvlJc w:val="left"/>
      <w:pPr>
        <w:ind w:left="1004" w:hanging="360"/>
      </w:pPr>
      <w:rPr>
        <w:rFonts w:ascii="Wingdings" w:hAnsi="Wingdings" w:hint="default"/>
        <w:sz w:val="32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44B62D6D"/>
    <w:multiLevelType w:val="hybridMultilevel"/>
    <w:tmpl w:val="F118EAF2"/>
    <w:lvl w:ilvl="0" w:tplc="CFEAC62C">
      <w:start w:val="1"/>
      <w:numFmt w:val="bullet"/>
      <w:lvlText w:val=""/>
      <w:lvlJc w:val="left"/>
      <w:pPr>
        <w:ind w:left="502" w:hanging="360"/>
      </w:pPr>
      <w:rPr>
        <w:rFonts w:ascii="Wingdings" w:hAnsi="Wingdings" w:hint="default"/>
        <w:sz w:val="36"/>
      </w:rPr>
    </w:lvl>
    <w:lvl w:ilvl="1" w:tplc="0407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Luetgens">
    <w15:presenceInfo w15:providerId="None" w15:userId="Luetgen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48FA"/>
    <w:rsid w:val="00091A01"/>
    <w:rsid w:val="00414D6D"/>
    <w:rsid w:val="00433C39"/>
    <w:rsid w:val="0047716F"/>
    <w:rsid w:val="005B1935"/>
    <w:rsid w:val="005F6BB1"/>
    <w:rsid w:val="006F1064"/>
    <w:rsid w:val="008053FB"/>
    <w:rsid w:val="008C0020"/>
    <w:rsid w:val="00935C98"/>
    <w:rsid w:val="009648FA"/>
    <w:rsid w:val="00984B77"/>
    <w:rsid w:val="00D43CA2"/>
    <w:rsid w:val="00F661CB"/>
    <w:rsid w:val="00FF0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5E304C3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648FA"/>
    <w:pPr>
      <w:spacing w:after="0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9648F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9648F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ellenraster">
    <w:name w:val="Table Grid"/>
    <w:basedOn w:val="NormaleTabelle"/>
    <w:uiPriority w:val="59"/>
    <w:rsid w:val="009648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9648FA"/>
    <w:pPr>
      <w:ind w:left="720"/>
      <w:contextualSpacing/>
    </w:pPr>
  </w:style>
  <w:style w:type="paragraph" w:styleId="Untertitel">
    <w:name w:val="Subtitle"/>
    <w:basedOn w:val="Standard"/>
    <w:next w:val="Standard"/>
    <w:link w:val="UntertitelZchn"/>
    <w:uiPriority w:val="11"/>
    <w:qFormat/>
    <w:rsid w:val="009648F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9648F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48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648FA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9648F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648FA"/>
  </w:style>
  <w:style w:type="paragraph" w:styleId="Fuzeile">
    <w:name w:val="footer"/>
    <w:basedOn w:val="Standard"/>
    <w:link w:val="FuzeileZchn"/>
    <w:uiPriority w:val="99"/>
    <w:unhideWhenUsed/>
    <w:rsid w:val="009648FA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648FA"/>
  </w:style>
  <w:style w:type="character" w:styleId="Hyperlink">
    <w:name w:val="Hyperlink"/>
    <w:basedOn w:val="Absatz-Standardschriftart"/>
    <w:uiPriority w:val="99"/>
    <w:unhideWhenUsed/>
    <w:rsid w:val="00935C98"/>
    <w:rPr>
      <w:color w:val="0000FF" w:themeColor="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433C3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661C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661C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661C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661C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661CB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648FA"/>
    <w:pPr>
      <w:spacing w:after="0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9648F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9648F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ellenraster">
    <w:name w:val="Table Grid"/>
    <w:basedOn w:val="NormaleTabelle"/>
    <w:uiPriority w:val="59"/>
    <w:rsid w:val="009648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9648FA"/>
    <w:pPr>
      <w:ind w:left="720"/>
      <w:contextualSpacing/>
    </w:pPr>
  </w:style>
  <w:style w:type="paragraph" w:styleId="Untertitel">
    <w:name w:val="Subtitle"/>
    <w:basedOn w:val="Standard"/>
    <w:next w:val="Standard"/>
    <w:link w:val="UntertitelZchn"/>
    <w:uiPriority w:val="11"/>
    <w:qFormat/>
    <w:rsid w:val="009648F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9648F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48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648FA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9648F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648FA"/>
  </w:style>
  <w:style w:type="paragraph" w:styleId="Fuzeile">
    <w:name w:val="footer"/>
    <w:basedOn w:val="Standard"/>
    <w:link w:val="FuzeileZchn"/>
    <w:uiPriority w:val="99"/>
    <w:unhideWhenUsed/>
    <w:rsid w:val="009648FA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648FA"/>
  </w:style>
  <w:style w:type="character" w:styleId="Hyperlink">
    <w:name w:val="Hyperlink"/>
    <w:basedOn w:val="Absatz-Standardschriftart"/>
    <w:uiPriority w:val="99"/>
    <w:unhideWhenUsed/>
    <w:rsid w:val="00935C98"/>
    <w:rPr>
      <w:color w:val="0000FF" w:themeColor="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433C3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661C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661C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661C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661C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661C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2.bin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oleObject" Target="embeddings/oleObject4.bin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header" Target="header3.xml"/><Relationship Id="rId28" Type="http://schemas.microsoft.com/office/2011/relationships/commentsExtended" Target="commentsExtended.xml"/><Relationship Id="rId10" Type="http://schemas.openxmlformats.org/officeDocument/2006/relationships/image" Target="media/image2.jpe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emf"/><Relationship Id="rId22" Type="http://schemas.openxmlformats.org/officeDocument/2006/relationships/image" Target="media/image9.png"/><Relationship Id="rId27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5.bin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6.bin"/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7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E96A97ED.dotm</Template>
  <TotalTime>0</TotalTime>
  <Pages>4</Pages>
  <Words>102</Words>
  <Characters>556</Characters>
  <Application>Microsoft Office Word</Application>
  <DocSecurity>0</DocSecurity>
  <Lines>92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dcterms:created xsi:type="dcterms:W3CDTF">2014-06-13T07:42:00Z</dcterms:created>
  <dcterms:modified xsi:type="dcterms:W3CDTF">2014-06-13T07:42:00Z</dcterms:modified>
</cp:coreProperties>
</file>